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3D7C" w:rsidRDefault="0015734B" w:rsidP="00160EBA">
      <w:pPr>
        <w:pStyle w:val="Ttulo"/>
        <w:spacing w:after="0"/>
      </w:pPr>
      <w:bookmarkStart w:id="0" w:name="_Toc322512035"/>
      <w:r>
        <w:t>Anexo Fotográfico</w:t>
      </w:r>
    </w:p>
    <w:p w:rsidR="008E63D5" w:rsidRDefault="0015734B" w:rsidP="00160EBA">
      <w:pPr>
        <w:spacing w:line="240" w:lineRule="auto"/>
      </w:pPr>
      <w:r w:rsidRPr="00DE47F4">
        <w:t>Anexo 3.</w:t>
      </w:r>
      <w:r>
        <w:t>3</w:t>
      </w:r>
      <w:r w:rsidRPr="00DE47F4">
        <w:t>-</w:t>
      </w:r>
      <w:r w:rsidR="009E0DC2">
        <w:t>5</w:t>
      </w:r>
      <w:r w:rsidRPr="00DE47F4">
        <w:t xml:space="preserve"> – </w:t>
      </w:r>
      <w:r>
        <w:t>Registro Fotográfico Das Atividades de Capacitação de Mão de Obra</w:t>
      </w:r>
    </w:p>
    <w:p w:rsidR="00025EB4" w:rsidRDefault="00025EB4" w:rsidP="00160EBA">
      <w:pPr>
        <w:spacing w:line="240" w:lineRule="auto"/>
      </w:pPr>
    </w:p>
    <w:p w:rsidR="00025EB4" w:rsidRPr="00025EB4" w:rsidRDefault="00025EB4" w:rsidP="00025EB4">
      <w:pPr>
        <w:pStyle w:val="PargrafodaLista"/>
        <w:numPr>
          <w:ilvl w:val="0"/>
          <w:numId w:val="13"/>
        </w:numPr>
        <w:spacing w:line="240" w:lineRule="auto"/>
        <w:rPr>
          <w:b/>
        </w:rPr>
      </w:pPr>
      <w:r w:rsidRPr="00025EB4">
        <w:rPr>
          <w:b/>
        </w:rPr>
        <w:t>Atividades do CCBM</w:t>
      </w:r>
    </w:p>
    <w:tbl>
      <w:tblPr>
        <w:tblStyle w:val="Tabelacomgrade"/>
        <w:tblW w:w="10144" w:type="dxa"/>
        <w:tblInd w:w="-459" w:type="dxa"/>
        <w:tblLook w:val="04A0" w:firstRow="1" w:lastRow="0" w:firstColumn="1" w:lastColumn="0" w:noHBand="0" w:noVBand="1"/>
      </w:tblPr>
      <w:tblGrid>
        <w:gridCol w:w="4966"/>
        <w:gridCol w:w="222"/>
        <w:gridCol w:w="4956"/>
      </w:tblGrid>
      <w:tr w:rsidR="009B4FB6" w:rsidRPr="00D936D5" w:rsidTr="00675877">
        <w:trPr>
          <w:trHeight w:val="3833"/>
        </w:trPr>
        <w:tc>
          <w:tcPr>
            <w:tcW w:w="4966" w:type="dxa"/>
            <w:vAlign w:val="center"/>
          </w:tcPr>
          <w:p w:rsidR="009B4FB6" w:rsidRPr="00D936D5" w:rsidRDefault="0015734B" w:rsidP="00160EBA">
            <w:pPr>
              <w:jc w:val="center"/>
              <w:rPr>
                <w:b/>
              </w:rPr>
            </w:pPr>
            <w:r w:rsidRPr="00D936D5">
              <w:rPr>
                <w:b/>
              </w:rPr>
              <w:br w:type="page"/>
            </w:r>
            <w:bookmarkStart w:id="1" w:name="_Toc323052653"/>
            <w:bookmarkStart w:id="2" w:name="_Toc323052928"/>
            <w:bookmarkStart w:id="3" w:name="_Toc323053137"/>
            <w:bookmarkStart w:id="4" w:name="_Toc323053432"/>
            <w:bookmarkEnd w:id="0"/>
            <w:r w:rsidR="00786771">
              <w:rPr>
                <w:b/>
                <w:noProof/>
                <w:lang w:eastAsia="pt-BR"/>
              </w:rPr>
              <w:drawing>
                <wp:inline distT="0" distB="0" distL="0" distR="0">
                  <wp:extent cx="2880000" cy="2157984"/>
                  <wp:effectExtent l="19050" t="19050" r="15875" b="13970"/>
                  <wp:docPr id="29" name="Imagem 2" descr="\\nrhccbm-fls005\Grupos\Sitio_Capacitacao\Capacitar\Compartilhamento\RELATÓRIOS  DE TREINAMENTO\2017\JANEIRO 2017\Fotos Treinamentos\NR-18 Jovem Aprendiz\20170110_145329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nrhccbm-fls005\Grupos\Sitio_Capacitacao\Capacitar\Compartilhamento\RELATÓRIOS  DE TREINAMENTO\2017\JANEIRO 2017\Fotos Treinamentos\NR-18 Jovem Aprendiz\20170110_145329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57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  <w:vAlign w:val="center"/>
          </w:tcPr>
          <w:p w:rsidR="009B4FB6" w:rsidRPr="00D936D5" w:rsidRDefault="009B4FB6" w:rsidP="00160EBA">
            <w:pPr>
              <w:jc w:val="center"/>
              <w:rPr>
                <w:b/>
              </w:rPr>
            </w:pPr>
          </w:p>
        </w:tc>
        <w:tc>
          <w:tcPr>
            <w:tcW w:w="4956" w:type="dxa"/>
            <w:vAlign w:val="center"/>
          </w:tcPr>
          <w:p w:rsidR="009B4FB6" w:rsidRPr="00D936D5" w:rsidRDefault="005D4B40" w:rsidP="00160EBA">
            <w:pPr>
              <w:jc w:val="center"/>
              <w:rPr>
                <w:b/>
              </w:rPr>
            </w:pPr>
            <w:r w:rsidRPr="005D4B40">
              <w:rPr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1" name="Imagem 18" descr="C:\Users\leon.souza\AppData\Local\Microsoft\Windows\Temporary Internet Files\Content.Word\20170126_110558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leon.souza\AppData\Local\Microsoft\Windows\Temporary Internet Files\Content.Word\20170126_110558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585" w:rsidRPr="00D936D5" w:rsidTr="00160EBA">
        <w:trPr>
          <w:trHeight w:val="287"/>
        </w:trPr>
        <w:tc>
          <w:tcPr>
            <w:tcW w:w="4966" w:type="dxa"/>
            <w:vAlign w:val="center"/>
          </w:tcPr>
          <w:p w:rsidR="00A54585" w:rsidRPr="00DA7CA2" w:rsidRDefault="00964887" w:rsidP="00F410E5">
            <w:pPr>
              <w:pStyle w:val="TtulosdeQuadroseFiguras"/>
              <w:jc w:val="left"/>
              <w:rPr>
                <w:rFonts w:cs="Arial"/>
                <w:b w:val="0"/>
                <w:sz w:val="18"/>
                <w:szCs w:val="18"/>
              </w:rPr>
            </w:pPr>
            <w:r w:rsidRPr="00267D68">
              <w:rPr>
                <w:rFonts w:cs="Arial"/>
                <w:sz w:val="18"/>
                <w:szCs w:val="18"/>
              </w:rPr>
              <w:t xml:space="preserve">Figura 01 </w:t>
            </w:r>
            <w:r w:rsidR="005144D7">
              <w:rPr>
                <w:rFonts w:cs="Arial"/>
                <w:sz w:val="18"/>
                <w:szCs w:val="18"/>
              </w:rPr>
              <w:t>–</w:t>
            </w:r>
            <w:r w:rsidR="00786771">
              <w:rPr>
                <w:rFonts w:cs="Arial"/>
                <w:sz w:val="18"/>
                <w:szCs w:val="18"/>
              </w:rPr>
              <w:t xml:space="preserve"> </w:t>
            </w:r>
            <w:r w:rsidR="00786771" w:rsidRPr="00786771">
              <w:rPr>
                <w:rFonts w:cs="Arial"/>
                <w:b w:val="0"/>
                <w:sz w:val="18"/>
                <w:szCs w:val="18"/>
              </w:rPr>
              <w:t>NR-18</w:t>
            </w:r>
            <w:r w:rsidR="00DF604C">
              <w:rPr>
                <w:rFonts w:cs="Arial"/>
                <w:sz w:val="18"/>
                <w:szCs w:val="18"/>
              </w:rPr>
              <w:t xml:space="preserve"> </w:t>
            </w:r>
            <w:r w:rsidR="00012284">
              <w:rPr>
                <w:rFonts w:cs="Arial"/>
                <w:b w:val="0"/>
                <w:sz w:val="18"/>
                <w:szCs w:val="18"/>
              </w:rPr>
              <w:t>Capacitação em Educação Ambiental</w:t>
            </w:r>
            <w:r w:rsidR="00786771">
              <w:rPr>
                <w:rFonts w:cs="Arial"/>
                <w:b w:val="0"/>
                <w:sz w:val="18"/>
                <w:szCs w:val="18"/>
              </w:rPr>
              <w:t xml:space="preserve"> </w:t>
            </w:r>
          </w:p>
        </w:tc>
        <w:tc>
          <w:tcPr>
            <w:tcW w:w="222" w:type="dxa"/>
            <w:vAlign w:val="center"/>
          </w:tcPr>
          <w:p w:rsidR="00A54585" w:rsidRPr="00D936D5" w:rsidRDefault="00A54585" w:rsidP="00700335">
            <w:pPr>
              <w:jc w:val="center"/>
              <w:rPr>
                <w:b/>
              </w:rPr>
            </w:pPr>
          </w:p>
        </w:tc>
        <w:tc>
          <w:tcPr>
            <w:tcW w:w="4956" w:type="dxa"/>
            <w:vAlign w:val="center"/>
          </w:tcPr>
          <w:p w:rsidR="00A54585" w:rsidRPr="00D936D5" w:rsidRDefault="00964887" w:rsidP="00714C45">
            <w:pPr>
              <w:pStyle w:val="TtulosdeQuadroseFiguras"/>
              <w:jc w:val="left"/>
            </w:pPr>
            <w:r w:rsidRPr="00267D68">
              <w:rPr>
                <w:rFonts w:cs="Arial"/>
                <w:sz w:val="18"/>
                <w:szCs w:val="18"/>
              </w:rPr>
              <w:t xml:space="preserve">Figura 02 </w:t>
            </w:r>
            <w:r w:rsidR="00DA7CA2">
              <w:rPr>
                <w:rFonts w:cs="Arial"/>
                <w:sz w:val="18"/>
                <w:szCs w:val="18"/>
              </w:rPr>
              <w:t>–</w:t>
            </w:r>
            <w:r w:rsidRPr="00267D68">
              <w:rPr>
                <w:rFonts w:cs="Arial"/>
                <w:sz w:val="18"/>
                <w:szCs w:val="18"/>
              </w:rPr>
              <w:t xml:space="preserve"> </w:t>
            </w:r>
            <w:r w:rsidR="00700AEB">
              <w:rPr>
                <w:rFonts w:cs="Arial"/>
                <w:b w:val="0"/>
                <w:sz w:val="18"/>
                <w:szCs w:val="18"/>
              </w:rPr>
              <w:t xml:space="preserve">NR-18 Integração </w:t>
            </w:r>
          </w:p>
        </w:tc>
      </w:tr>
      <w:tr w:rsidR="00A54585" w:rsidRPr="00D936D5" w:rsidTr="00675877">
        <w:trPr>
          <w:trHeight w:val="3741"/>
        </w:trPr>
        <w:tc>
          <w:tcPr>
            <w:tcW w:w="4966" w:type="dxa"/>
            <w:vAlign w:val="center"/>
          </w:tcPr>
          <w:p w:rsidR="00A54585" w:rsidRPr="00D936D5" w:rsidRDefault="00786771" w:rsidP="00160EBA">
            <w:pPr>
              <w:jc w:val="center"/>
              <w:rPr>
                <w:b/>
              </w:rPr>
            </w:pPr>
            <w:r>
              <w:rPr>
                <w:b/>
                <w:noProof/>
                <w:lang w:eastAsia="pt-BR"/>
              </w:rPr>
              <w:drawing>
                <wp:inline distT="0" distB="0" distL="0" distR="0">
                  <wp:extent cx="2880000" cy="2157984"/>
                  <wp:effectExtent l="19050" t="19050" r="15875" b="13970"/>
                  <wp:docPr id="30" name="Imagem 3" descr="\\nrhccbm-fls005\Grupos\Sitio_Capacitacao\Capacitar\Compartilhamento\RELATÓRIOS  DE TREINAMENTO\2017\JANEIRO 2017\Fotos Treinamentos\NR-33\20170117_103436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nrhccbm-fls005\Grupos\Sitio_Capacitacao\Capacitar\Compartilhamento\RELATÓRIOS  DE TREINAMENTO\2017\JANEIRO 2017\Fotos Treinamentos\NR-33\20170117_103436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57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  <w:vAlign w:val="center"/>
          </w:tcPr>
          <w:p w:rsidR="00A54585" w:rsidRPr="00D936D5" w:rsidRDefault="00A54585" w:rsidP="00160EBA">
            <w:pPr>
              <w:jc w:val="center"/>
              <w:rPr>
                <w:b/>
              </w:rPr>
            </w:pPr>
          </w:p>
        </w:tc>
        <w:tc>
          <w:tcPr>
            <w:tcW w:w="4956" w:type="dxa"/>
            <w:vAlign w:val="center"/>
          </w:tcPr>
          <w:p w:rsidR="00A54585" w:rsidRPr="00D936D5" w:rsidRDefault="00786771" w:rsidP="00160EBA">
            <w:pPr>
              <w:jc w:val="center"/>
              <w:rPr>
                <w:b/>
              </w:rPr>
            </w:pPr>
            <w:r>
              <w:rPr>
                <w:b/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31" name="Imagem 4" descr="\\nrhccbm-fls005\Grupos\Sitio_Capacitacao\Capacitar\Compartilhamento\RELATÓRIOS  DE TREINAMENTO\2017\JANEIRO 2017\Fotos Treinamentos\NR-33\20170117_143248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nrhccbm-fls005\Grupos\Sitio_Capacitacao\Capacitar\Compartilhamento\RELATÓRIOS  DE TREINAMENTO\2017\JANEIRO 2017\Fotos Treinamentos\NR-33\20170117_143248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585" w:rsidRPr="00D936D5" w:rsidTr="00675877">
        <w:trPr>
          <w:trHeight w:val="55"/>
        </w:trPr>
        <w:tc>
          <w:tcPr>
            <w:tcW w:w="4966" w:type="dxa"/>
            <w:vAlign w:val="center"/>
          </w:tcPr>
          <w:p w:rsidR="00A54585" w:rsidRPr="00D936D5" w:rsidRDefault="00964887" w:rsidP="00786771">
            <w:pPr>
              <w:pStyle w:val="TtulosdeQuadroseFiguras"/>
              <w:jc w:val="left"/>
            </w:pPr>
            <w:r w:rsidRPr="00267D68">
              <w:rPr>
                <w:rFonts w:cs="Arial"/>
                <w:sz w:val="18"/>
                <w:szCs w:val="18"/>
              </w:rPr>
              <w:t xml:space="preserve">Figura 03 </w:t>
            </w:r>
            <w:r w:rsidR="00232E1F">
              <w:rPr>
                <w:rFonts w:cs="Arial"/>
                <w:sz w:val="18"/>
                <w:szCs w:val="18"/>
              </w:rPr>
              <w:t>–</w:t>
            </w:r>
            <w:r w:rsidR="00B80FE9">
              <w:rPr>
                <w:rFonts w:cs="Arial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T</w:t>
            </w:r>
            <w:r w:rsidR="008023CA" w:rsidRPr="00B80FE9">
              <w:rPr>
                <w:rFonts w:cs="Arial"/>
                <w:b w:val="0"/>
                <w:sz w:val="18"/>
                <w:szCs w:val="18"/>
              </w:rPr>
              <w:t>reinamento de</w:t>
            </w:r>
            <w:proofErr w:type="gramStart"/>
            <w:r w:rsidR="00B80FE9">
              <w:rPr>
                <w:rFonts w:cs="Arial"/>
                <w:sz w:val="18"/>
                <w:szCs w:val="18"/>
              </w:rPr>
              <w:t xml:space="preserve"> </w:t>
            </w:r>
            <w:r w:rsidR="000B559D" w:rsidRPr="00267D68">
              <w:rPr>
                <w:rFonts w:cs="Arial"/>
                <w:sz w:val="18"/>
                <w:szCs w:val="18"/>
              </w:rPr>
              <w:t xml:space="preserve"> </w:t>
            </w:r>
            <w:proofErr w:type="gramEnd"/>
            <w:r w:rsidR="0039599F">
              <w:rPr>
                <w:rFonts w:cs="Arial"/>
                <w:b w:val="0"/>
                <w:sz w:val="18"/>
                <w:szCs w:val="18"/>
              </w:rPr>
              <w:t>Brigada A</w:t>
            </w:r>
            <w:r w:rsidR="008023CA">
              <w:rPr>
                <w:rFonts w:cs="Arial"/>
                <w:b w:val="0"/>
                <w:sz w:val="18"/>
                <w:szCs w:val="18"/>
              </w:rPr>
              <w:t xml:space="preserve">vançada </w:t>
            </w:r>
          </w:p>
        </w:tc>
        <w:tc>
          <w:tcPr>
            <w:tcW w:w="222" w:type="dxa"/>
            <w:vAlign w:val="center"/>
          </w:tcPr>
          <w:p w:rsidR="00A54585" w:rsidRPr="00D936D5" w:rsidRDefault="00A54585" w:rsidP="00700335">
            <w:pPr>
              <w:jc w:val="center"/>
              <w:rPr>
                <w:b/>
              </w:rPr>
            </w:pPr>
          </w:p>
        </w:tc>
        <w:tc>
          <w:tcPr>
            <w:tcW w:w="4956" w:type="dxa"/>
            <w:vAlign w:val="center"/>
          </w:tcPr>
          <w:p w:rsidR="00A54585" w:rsidRPr="00D936D5" w:rsidRDefault="00964887" w:rsidP="000B559D">
            <w:pPr>
              <w:pStyle w:val="TtulosdeQuadroseFiguras"/>
              <w:jc w:val="left"/>
            </w:pPr>
            <w:r w:rsidRPr="00267D68">
              <w:rPr>
                <w:rFonts w:cs="Arial"/>
                <w:sz w:val="18"/>
                <w:szCs w:val="18"/>
              </w:rPr>
              <w:t xml:space="preserve">Figura 04 </w:t>
            </w:r>
            <w:r w:rsidR="00E66147">
              <w:rPr>
                <w:rFonts w:cs="Arial"/>
                <w:sz w:val="18"/>
                <w:szCs w:val="18"/>
              </w:rPr>
              <w:t>–</w:t>
            </w:r>
            <w:r w:rsidR="00E66147" w:rsidRPr="00267D68">
              <w:rPr>
                <w:rFonts w:cs="Arial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T</w:t>
            </w:r>
            <w:r w:rsidR="008023CA" w:rsidRPr="00B80FE9">
              <w:rPr>
                <w:rFonts w:cs="Arial"/>
                <w:b w:val="0"/>
                <w:sz w:val="18"/>
                <w:szCs w:val="18"/>
              </w:rPr>
              <w:t>reinamento de</w:t>
            </w:r>
            <w:r w:rsidR="0039599F">
              <w:rPr>
                <w:rFonts w:cs="Arial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Brigada A</w:t>
            </w:r>
            <w:r w:rsidR="008023CA">
              <w:rPr>
                <w:rFonts w:cs="Arial"/>
                <w:b w:val="0"/>
                <w:sz w:val="18"/>
                <w:szCs w:val="18"/>
              </w:rPr>
              <w:t>vançada</w:t>
            </w:r>
          </w:p>
        </w:tc>
      </w:tr>
      <w:tr w:rsidR="00A54585" w:rsidRPr="00D936D5" w:rsidTr="00675877">
        <w:trPr>
          <w:trHeight w:val="4045"/>
        </w:trPr>
        <w:tc>
          <w:tcPr>
            <w:tcW w:w="4966" w:type="dxa"/>
            <w:vAlign w:val="center"/>
          </w:tcPr>
          <w:p w:rsidR="00A54585" w:rsidRPr="00D936D5" w:rsidRDefault="000B559D" w:rsidP="00160EBA">
            <w:pPr>
              <w:jc w:val="center"/>
              <w:rPr>
                <w:b/>
              </w:rPr>
            </w:pPr>
            <w:r>
              <w:rPr>
                <w:b/>
                <w:noProof/>
                <w:lang w:eastAsia="pt-BR"/>
              </w:rPr>
              <w:drawing>
                <wp:inline distT="0" distB="0" distL="0" distR="0">
                  <wp:extent cx="2879432" cy="2159574"/>
                  <wp:effectExtent l="19050" t="19050" r="16510" b="12700"/>
                  <wp:docPr id="32" name="Imagem 5" descr="\\nrhccbm-fls005\Grupos\Sitio_Capacitacao\Capacitar\Compartilhamento\RELATÓRIOS  DE TREINAMENTO\2017\JANEIRO 2017\Fotos Treinamentos\NR-35\20170119_151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nrhccbm-fls005\Grupos\Sitio_Capacitacao\Capacitar\Compartilhamento\RELATÓRIOS  DE TREINAMENTO\2017\JANEIRO 2017\Fotos Treinamentos\NR-35\20170119_151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432" cy="2159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  <w:vAlign w:val="center"/>
          </w:tcPr>
          <w:p w:rsidR="00A54585" w:rsidRPr="00D936D5" w:rsidRDefault="00A54585" w:rsidP="00160EBA">
            <w:pPr>
              <w:jc w:val="center"/>
              <w:rPr>
                <w:b/>
              </w:rPr>
            </w:pPr>
          </w:p>
        </w:tc>
        <w:tc>
          <w:tcPr>
            <w:tcW w:w="4956" w:type="dxa"/>
            <w:vAlign w:val="center"/>
          </w:tcPr>
          <w:p w:rsidR="00A54585" w:rsidRPr="00D936D5" w:rsidRDefault="00700AEB" w:rsidP="00160EBA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80000" cy="2157984"/>
                  <wp:effectExtent l="19050" t="19050" r="15875" b="13970"/>
                  <wp:docPr id="38" name="Imagem 15" descr="C:\Users\leon.souza\AppData\Local\Microsoft\Windows\Temporary Internet Files\Content.Word\20170126_154135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leon.souza\AppData\Local\Microsoft\Windows\Temporary Internet Files\Content.Word\20170126_154135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57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585" w:rsidRPr="00D936D5" w:rsidTr="00675877">
        <w:tc>
          <w:tcPr>
            <w:tcW w:w="4966" w:type="dxa"/>
            <w:vAlign w:val="center"/>
          </w:tcPr>
          <w:p w:rsidR="00A54585" w:rsidRPr="00D936D5" w:rsidRDefault="00964887" w:rsidP="00E66147">
            <w:pPr>
              <w:pStyle w:val="TtulosdeQuadroseFiguras"/>
              <w:jc w:val="left"/>
            </w:pPr>
            <w:r w:rsidRPr="00267D68">
              <w:rPr>
                <w:rFonts w:cs="Arial"/>
                <w:sz w:val="18"/>
                <w:szCs w:val="18"/>
              </w:rPr>
              <w:t xml:space="preserve">Figura 05 </w:t>
            </w:r>
            <w:r w:rsidR="00CB0302">
              <w:rPr>
                <w:rFonts w:cs="Arial"/>
                <w:sz w:val="18"/>
                <w:szCs w:val="18"/>
              </w:rPr>
              <w:t xml:space="preserve">- </w:t>
            </w:r>
            <w:r w:rsidR="0039599F">
              <w:rPr>
                <w:rFonts w:cs="Arial"/>
                <w:b w:val="0"/>
                <w:sz w:val="18"/>
                <w:szCs w:val="18"/>
              </w:rPr>
              <w:t>T</w:t>
            </w:r>
            <w:r w:rsidR="008023CA" w:rsidRPr="00B80FE9">
              <w:rPr>
                <w:rFonts w:cs="Arial"/>
                <w:b w:val="0"/>
                <w:sz w:val="18"/>
                <w:szCs w:val="18"/>
              </w:rPr>
              <w:t>reinamento de</w:t>
            </w:r>
            <w:proofErr w:type="gramStart"/>
            <w:r w:rsidR="00B80FE9">
              <w:rPr>
                <w:rFonts w:cs="Arial"/>
                <w:sz w:val="18"/>
                <w:szCs w:val="18"/>
              </w:rPr>
              <w:t xml:space="preserve"> </w:t>
            </w:r>
            <w:r w:rsidR="00B80FE9" w:rsidRPr="00267D68">
              <w:rPr>
                <w:rFonts w:cs="Arial"/>
                <w:sz w:val="18"/>
                <w:szCs w:val="18"/>
              </w:rPr>
              <w:t xml:space="preserve"> </w:t>
            </w:r>
            <w:proofErr w:type="gramEnd"/>
            <w:r w:rsidR="0039599F">
              <w:rPr>
                <w:rFonts w:cs="Arial"/>
                <w:b w:val="0"/>
                <w:sz w:val="18"/>
                <w:szCs w:val="18"/>
              </w:rPr>
              <w:t>Brigada A</w:t>
            </w:r>
            <w:r w:rsidR="008023CA">
              <w:rPr>
                <w:rFonts w:cs="Arial"/>
                <w:b w:val="0"/>
                <w:sz w:val="18"/>
                <w:szCs w:val="18"/>
              </w:rPr>
              <w:t>vançada</w:t>
            </w:r>
          </w:p>
        </w:tc>
        <w:tc>
          <w:tcPr>
            <w:tcW w:w="222" w:type="dxa"/>
            <w:vAlign w:val="center"/>
          </w:tcPr>
          <w:p w:rsidR="00A54585" w:rsidRPr="00D936D5" w:rsidRDefault="00A54585" w:rsidP="00700335">
            <w:pPr>
              <w:jc w:val="center"/>
              <w:rPr>
                <w:b/>
              </w:rPr>
            </w:pPr>
          </w:p>
        </w:tc>
        <w:tc>
          <w:tcPr>
            <w:tcW w:w="4956" w:type="dxa"/>
            <w:vAlign w:val="center"/>
          </w:tcPr>
          <w:p w:rsidR="00A54585" w:rsidRPr="00D936D5" w:rsidRDefault="00964887" w:rsidP="00E66147">
            <w:pPr>
              <w:pStyle w:val="TtulosdeQuadroseFiguras"/>
              <w:jc w:val="left"/>
            </w:pPr>
            <w:r w:rsidRPr="00267D68">
              <w:rPr>
                <w:rFonts w:cs="Arial"/>
                <w:sz w:val="18"/>
                <w:szCs w:val="18"/>
              </w:rPr>
              <w:t xml:space="preserve">Figura 06 – </w:t>
            </w:r>
            <w:r w:rsidR="0039599F">
              <w:rPr>
                <w:rFonts w:cs="Arial"/>
                <w:b w:val="0"/>
                <w:sz w:val="18"/>
                <w:szCs w:val="18"/>
              </w:rPr>
              <w:t>T</w:t>
            </w:r>
            <w:r w:rsidR="008023CA" w:rsidRPr="00B80FE9">
              <w:rPr>
                <w:rFonts w:cs="Arial"/>
                <w:b w:val="0"/>
                <w:sz w:val="18"/>
                <w:szCs w:val="18"/>
              </w:rPr>
              <w:t>reinamento de</w:t>
            </w:r>
            <w:proofErr w:type="gramStart"/>
            <w:r w:rsidR="00B80FE9">
              <w:rPr>
                <w:rFonts w:cs="Arial"/>
                <w:sz w:val="18"/>
                <w:szCs w:val="18"/>
              </w:rPr>
              <w:t xml:space="preserve"> </w:t>
            </w:r>
            <w:r w:rsidR="00B80FE9" w:rsidRPr="00267D68">
              <w:rPr>
                <w:rFonts w:cs="Arial"/>
                <w:sz w:val="18"/>
                <w:szCs w:val="18"/>
              </w:rPr>
              <w:t xml:space="preserve"> </w:t>
            </w:r>
            <w:proofErr w:type="gramEnd"/>
            <w:r w:rsidR="0039599F">
              <w:rPr>
                <w:rFonts w:cs="Arial"/>
                <w:b w:val="0"/>
                <w:sz w:val="18"/>
                <w:szCs w:val="18"/>
              </w:rPr>
              <w:t>Brigada A</w:t>
            </w:r>
            <w:r w:rsidR="008023CA">
              <w:rPr>
                <w:rFonts w:cs="Arial"/>
                <w:b w:val="0"/>
                <w:sz w:val="18"/>
                <w:szCs w:val="18"/>
              </w:rPr>
              <w:t>vançada</w:t>
            </w:r>
          </w:p>
        </w:tc>
      </w:tr>
      <w:bookmarkEnd w:id="1"/>
      <w:bookmarkEnd w:id="2"/>
      <w:bookmarkEnd w:id="3"/>
      <w:bookmarkEnd w:id="4"/>
    </w:tbl>
    <w:p w:rsidR="00A37AD0" w:rsidRDefault="00A37AD0" w:rsidP="00160EBA">
      <w:pPr>
        <w:spacing w:line="240" w:lineRule="auto"/>
        <w:rPr>
          <w:b/>
        </w:rPr>
      </w:pPr>
    </w:p>
    <w:tbl>
      <w:tblPr>
        <w:tblStyle w:val="Tabelacomgrade"/>
        <w:tblpPr w:leftFromText="141" w:rightFromText="141" w:vertAnchor="text" w:horzAnchor="margin" w:tblpXSpec="center" w:tblpY="-170"/>
        <w:tblW w:w="10456" w:type="dxa"/>
        <w:tblLayout w:type="fixed"/>
        <w:tblLook w:val="04A0" w:firstRow="1" w:lastRow="0" w:firstColumn="1" w:lastColumn="0" w:noHBand="0" w:noVBand="1"/>
      </w:tblPr>
      <w:tblGrid>
        <w:gridCol w:w="4961"/>
        <w:gridCol w:w="283"/>
        <w:gridCol w:w="5212"/>
      </w:tblGrid>
      <w:tr w:rsidR="004B3340" w:rsidRPr="00D936D5" w:rsidTr="004B3340">
        <w:trPr>
          <w:trHeight w:val="3833"/>
        </w:trPr>
        <w:tc>
          <w:tcPr>
            <w:tcW w:w="4961" w:type="dxa"/>
            <w:vAlign w:val="center"/>
          </w:tcPr>
          <w:p w:rsidR="004B3340" w:rsidRPr="00D936D5" w:rsidRDefault="004B3340" w:rsidP="004B3340">
            <w:pPr>
              <w:jc w:val="center"/>
              <w:rPr>
                <w:b/>
              </w:rPr>
            </w:pPr>
            <w:r w:rsidRPr="00D936D5">
              <w:rPr>
                <w:b/>
              </w:rPr>
              <w:br w:type="page"/>
            </w:r>
            <w:r w:rsidR="000B559D">
              <w:t xml:space="preserve"> </w:t>
            </w:r>
            <w:r w:rsidR="000B559D">
              <w:rPr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33" name="Imagem 6" descr="C:\Users\leon.souza\AppData\Local\Microsoft\Windows\Temporary Internet Files\Content.Word\20170128_105337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leon.souza\AppData\Local\Microsoft\Windows\Temporary Internet Files\Content.Word\20170128_105337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4B3340" w:rsidRPr="00D936D5" w:rsidRDefault="004B3340" w:rsidP="004B3340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4B3340" w:rsidRPr="00D936D5" w:rsidRDefault="002B085B" w:rsidP="004B3340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80000" cy="2157984"/>
                  <wp:effectExtent l="19050" t="19050" r="15875" b="13970"/>
                  <wp:docPr id="34" name="Imagem 9" descr="C:\Users\leon.souza\AppData\Local\Microsoft\Windows\Temporary Internet Files\Content.Word\20170128_134837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leon.souza\AppData\Local\Microsoft\Windows\Temporary Internet Files\Content.Word\20170128_134837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57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3340" w:rsidRPr="00D936D5" w:rsidTr="004B3340">
        <w:trPr>
          <w:trHeight w:val="287"/>
        </w:trPr>
        <w:tc>
          <w:tcPr>
            <w:tcW w:w="4961" w:type="dxa"/>
            <w:vAlign w:val="center"/>
          </w:tcPr>
          <w:p w:rsidR="004B3340" w:rsidRPr="00D936D5" w:rsidRDefault="004B3340" w:rsidP="00264312">
            <w:pPr>
              <w:pStyle w:val="TtulosdeQuadroseFiguras"/>
              <w:jc w:val="left"/>
            </w:pPr>
            <w:r w:rsidRPr="00267D68">
              <w:rPr>
                <w:rFonts w:cs="Arial"/>
                <w:sz w:val="18"/>
                <w:szCs w:val="18"/>
              </w:rPr>
              <w:t xml:space="preserve">Figura 07 – </w:t>
            </w:r>
            <w:r w:rsidR="0039599F">
              <w:rPr>
                <w:rFonts w:cs="Arial"/>
                <w:b w:val="0"/>
                <w:sz w:val="18"/>
                <w:szCs w:val="18"/>
              </w:rPr>
              <w:t>Treinamento NR-33 Espaço C</w:t>
            </w:r>
            <w:r w:rsidR="008023CA" w:rsidRPr="00264312">
              <w:rPr>
                <w:rFonts w:cs="Arial"/>
                <w:b w:val="0"/>
                <w:sz w:val="18"/>
                <w:szCs w:val="18"/>
              </w:rPr>
              <w:t>onfinado</w:t>
            </w:r>
          </w:p>
        </w:tc>
        <w:tc>
          <w:tcPr>
            <w:tcW w:w="283" w:type="dxa"/>
            <w:vAlign w:val="center"/>
          </w:tcPr>
          <w:p w:rsidR="004B3340" w:rsidRPr="00D936D5" w:rsidRDefault="004B3340" w:rsidP="004B3340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4B3340" w:rsidRPr="00D936D5" w:rsidRDefault="004B3340" w:rsidP="009E2233">
            <w:pPr>
              <w:pStyle w:val="TtulosdeQuadroseFiguras"/>
              <w:jc w:val="left"/>
            </w:pPr>
            <w:r w:rsidRPr="00267D68">
              <w:rPr>
                <w:rFonts w:cs="Arial"/>
                <w:sz w:val="18"/>
                <w:szCs w:val="18"/>
              </w:rPr>
              <w:t xml:space="preserve">Figura 08 </w:t>
            </w:r>
            <w:r>
              <w:rPr>
                <w:rFonts w:cs="Arial"/>
                <w:sz w:val="18"/>
                <w:szCs w:val="18"/>
              </w:rPr>
              <w:t>–</w:t>
            </w:r>
            <w:r w:rsidR="0039599F">
              <w:rPr>
                <w:rFonts w:cs="Arial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T</w:t>
            </w:r>
            <w:r w:rsidR="008023CA" w:rsidRPr="00264312">
              <w:rPr>
                <w:rFonts w:cs="Arial"/>
                <w:b w:val="0"/>
                <w:sz w:val="18"/>
                <w:szCs w:val="18"/>
              </w:rPr>
              <w:t>reinamento</w:t>
            </w:r>
            <w:r w:rsidR="0039599F">
              <w:rPr>
                <w:rFonts w:cs="Arial"/>
                <w:b w:val="0"/>
                <w:sz w:val="18"/>
                <w:szCs w:val="18"/>
              </w:rPr>
              <w:t xml:space="preserve"> NR-33 Espaço C</w:t>
            </w:r>
            <w:r w:rsidR="008023CA" w:rsidRPr="00264312">
              <w:rPr>
                <w:rFonts w:cs="Arial"/>
                <w:b w:val="0"/>
                <w:sz w:val="18"/>
                <w:szCs w:val="18"/>
              </w:rPr>
              <w:t>onfinado</w:t>
            </w:r>
          </w:p>
        </w:tc>
      </w:tr>
      <w:tr w:rsidR="004B3340" w:rsidRPr="00D936D5" w:rsidTr="004B3340">
        <w:trPr>
          <w:trHeight w:val="3741"/>
        </w:trPr>
        <w:tc>
          <w:tcPr>
            <w:tcW w:w="4961" w:type="dxa"/>
            <w:vAlign w:val="center"/>
          </w:tcPr>
          <w:p w:rsidR="004B3340" w:rsidRPr="00D936D5" w:rsidRDefault="002B085B" w:rsidP="004B3340">
            <w:pPr>
              <w:jc w:val="center"/>
              <w:rPr>
                <w:b/>
              </w:rPr>
            </w:pPr>
            <w:r>
              <w:rPr>
                <w:b/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35" name="Imagem 12" descr="\\nrhccbm-fls005\Grupos\Sitio_Capacitacao\Capacitar\Compartilhamento\RELATÓRIOS  DE TREINAMENTO\2017\JANEIRO 2017\Fotos Treinamentos\NR-34\20170112_164802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\\nrhccbm-fls005\Grupos\Sitio_Capacitacao\Capacitar\Compartilhamento\RELATÓRIOS  DE TREINAMENTO\2017\JANEIRO 2017\Fotos Treinamentos\NR-34\20170112_164802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4B3340" w:rsidRPr="00D936D5" w:rsidRDefault="004B3340" w:rsidP="004B3340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4B3340" w:rsidRPr="00D936D5" w:rsidRDefault="002B085B" w:rsidP="004B3340">
            <w:pPr>
              <w:jc w:val="center"/>
              <w:rPr>
                <w:b/>
              </w:rPr>
            </w:pPr>
            <w:r>
              <w:rPr>
                <w:b/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36" name="Imagem 13" descr="\\nrhccbm-fls005\Grupos\Sitio_Capacitacao\Capacitar\Compartilhamento\RELATÓRIOS  DE TREINAMENTO\2017\JANEIRO 2017\Fotos Treinamentos\NR-34\20170112_164721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\\nrhccbm-fls005\Grupos\Sitio_Capacitacao\Capacitar\Compartilhamento\RELATÓRIOS  DE TREINAMENTO\2017\JANEIRO 2017\Fotos Treinamentos\NR-34\20170112_164721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3340" w:rsidRPr="00D936D5" w:rsidTr="004B3340">
        <w:trPr>
          <w:trHeight w:val="55"/>
        </w:trPr>
        <w:tc>
          <w:tcPr>
            <w:tcW w:w="4961" w:type="dxa"/>
            <w:vAlign w:val="center"/>
          </w:tcPr>
          <w:p w:rsidR="004B3340" w:rsidRPr="00D936D5" w:rsidRDefault="004B3340" w:rsidP="004B3340">
            <w:pPr>
              <w:pStyle w:val="TtulosdeQuadroseFiguras"/>
              <w:jc w:val="left"/>
            </w:pPr>
            <w:r w:rsidRPr="00267D68">
              <w:rPr>
                <w:rFonts w:cs="Arial"/>
                <w:sz w:val="18"/>
                <w:szCs w:val="18"/>
              </w:rPr>
              <w:t>Figura 09 –</w:t>
            </w:r>
            <w:r>
              <w:rPr>
                <w:rFonts w:cs="Arial"/>
                <w:b w:val="0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Treinamento de NR-35 Trabalho em A</w:t>
            </w:r>
            <w:r w:rsidR="008023CA">
              <w:rPr>
                <w:rFonts w:cs="Arial"/>
                <w:b w:val="0"/>
                <w:sz w:val="18"/>
                <w:szCs w:val="18"/>
              </w:rPr>
              <w:t>ltura</w:t>
            </w:r>
          </w:p>
        </w:tc>
        <w:tc>
          <w:tcPr>
            <w:tcW w:w="283" w:type="dxa"/>
            <w:vAlign w:val="center"/>
          </w:tcPr>
          <w:p w:rsidR="004B3340" w:rsidRPr="00D936D5" w:rsidRDefault="004B3340" w:rsidP="004B3340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4B3340" w:rsidRPr="00D936D5" w:rsidRDefault="004B3340" w:rsidP="004B3340">
            <w:pPr>
              <w:pStyle w:val="TtulosdeQuadroseFiguras"/>
              <w:jc w:val="left"/>
            </w:pPr>
            <w:r w:rsidRPr="00267D68">
              <w:rPr>
                <w:rFonts w:cs="Arial"/>
                <w:sz w:val="18"/>
                <w:szCs w:val="18"/>
              </w:rPr>
              <w:t>Figura 10 –</w:t>
            </w:r>
            <w:r w:rsidR="0039599F" w:rsidRPr="00267D68">
              <w:rPr>
                <w:rFonts w:cs="Arial"/>
                <w:b w:val="0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Treinamento de NR-35 Trabalho em A</w:t>
            </w:r>
            <w:r w:rsidR="008023CA">
              <w:rPr>
                <w:rFonts w:cs="Arial"/>
                <w:b w:val="0"/>
                <w:sz w:val="18"/>
                <w:szCs w:val="18"/>
              </w:rPr>
              <w:t>ltura</w:t>
            </w:r>
          </w:p>
        </w:tc>
      </w:tr>
      <w:tr w:rsidR="004B3340" w:rsidRPr="00D936D5" w:rsidTr="004B3340">
        <w:trPr>
          <w:trHeight w:val="4045"/>
        </w:trPr>
        <w:tc>
          <w:tcPr>
            <w:tcW w:w="4961" w:type="dxa"/>
            <w:vAlign w:val="center"/>
          </w:tcPr>
          <w:p w:rsidR="004B3340" w:rsidRPr="00D936D5" w:rsidRDefault="002B085B" w:rsidP="004B3340">
            <w:pPr>
              <w:jc w:val="center"/>
              <w:rPr>
                <w:b/>
              </w:rPr>
            </w:pPr>
            <w:r>
              <w:rPr>
                <w:b/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37" name="Imagem 14" descr="\\nrhccbm-fls005\Grupos\Sitio_Capacitacao\Capacitar\Compartilhamento\RELATÓRIOS  DE TREINAMENTO\2017\JANEIRO 2017\Fotos Treinamentos\NR-12 Maquinas e Equipamentos pesados\20170112_111148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\\nrhccbm-fls005\Grupos\Sitio_Capacitacao\Capacitar\Compartilhamento\RELATÓRIOS  DE TREINAMENTO\2017\JANEIRO 2017\Fotos Treinamentos\NR-12 Maquinas e Equipamentos pesados\20170112_111148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4B3340" w:rsidRPr="00D936D5" w:rsidRDefault="004B3340" w:rsidP="004B3340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4B3340" w:rsidRPr="00D936D5" w:rsidRDefault="00700AEB" w:rsidP="004B3340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80000" cy="2155500"/>
                  <wp:effectExtent l="19050" t="19050" r="15875" b="16510"/>
                  <wp:docPr id="42" name="Imagem 27" descr="C:\Users\leon.souza\AppData\Local\Microsoft\Windows\Temporary Internet Files\Content.Word\20170130_094739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leon.souza\AppData\Local\Microsoft\Windows\Temporary Internet Files\Content.Word\20170130_094739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5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3340" w:rsidRPr="00D936D5" w:rsidTr="004B3340">
        <w:tc>
          <w:tcPr>
            <w:tcW w:w="4961" w:type="dxa"/>
            <w:vAlign w:val="center"/>
          </w:tcPr>
          <w:p w:rsidR="004B3340" w:rsidRPr="004B3340" w:rsidRDefault="004B3340" w:rsidP="004B3340">
            <w:pPr>
              <w:pStyle w:val="TtulosdeQuadroseFiguras"/>
              <w:jc w:val="left"/>
              <w:rPr>
                <w:b w:val="0"/>
              </w:rPr>
            </w:pPr>
            <w:r w:rsidRPr="00267D68">
              <w:rPr>
                <w:rFonts w:cs="Arial"/>
                <w:sz w:val="18"/>
                <w:szCs w:val="18"/>
              </w:rPr>
              <w:t xml:space="preserve">Figura 11 </w:t>
            </w:r>
            <w:r>
              <w:rPr>
                <w:rFonts w:cs="Arial"/>
                <w:sz w:val="18"/>
                <w:szCs w:val="18"/>
              </w:rPr>
              <w:t xml:space="preserve">– </w:t>
            </w:r>
            <w:r w:rsidR="0039599F">
              <w:rPr>
                <w:rFonts w:cs="Arial"/>
                <w:b w:val="0"/>
                <w:sz w:val="18"/>
                <w:szCs w:val="18"/>
              </w:rPr>
              <w:t xml:space="preserve">Treinamento de NR- 34 </w:t>
            </w:r>
            <w:proofErr w:type="gramStart"/>
            <w:r w:rsidR="0039599F">
              <w:rPr>
                <w:rFonts w:cs="Arial"/>
                <w:b w:val="0"/>
                <w:sz w:val="18"/>
                <w:szCs w:val="18"/>
              </w:rPr>
              <w:t>Trabalho</w:t>
            </w:r>
            <w:proofErr w:type="gramEnd"/>
            <w:r w:rsidR="0039599F">
              <w:rPr>
                <w:rFonts w:cs="Arial"/>
                <w:b w:val="0"/>
                <w:sz w:val="18"/>
                <w:szCs w:val="18"/>
              </w:rPr>
              <w:t xml:space="preserve"> a Q</w:t>
            </w:r>
            <w:r w:rsidR="008023CA">
              <w:rPr>
                <w:rFonts w:cs="Arial"/>
                <w:b w:val="0"/>
                <w:sz w:val="18"/>
                <w:szCs w:val="18"/>
              </w:rPr>
              <w:t>uente</w:t>
            </w:r>
          </w:p>
        </w:tc>
        <w:tc>
          <w:tcPr>
            <w:tcW w:w="283" w:type="dxa"/>
            <w:vAlign w:val="center"/>
          </w:tcPr>
          <w:p w:rsidR="004B3340" w:rsidRPr="00D936D5" w:rsidRDefault="004B3340" w:rsidP="004B3340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4B3340" w:rsidRPr="00D936D5" w:rsidRDefault="004B3340" w:rsidP="004B3340">
            <w:pPr>
              <w:pStyle w:val="TtulosdeQuadroseFiguras"/>
              <w:jc w:val="left"/>
            </w:pPr>
            <w:r w:rsidRPr="00267D68">
              <w:rPr>
                <w:rFonts w:cs="Arial"/>
                <w:sz w:val="18"/>
                <w:szCs w:val="18"/>
              </w:rPr>
              <w:t xml:space="preserve">Figura 12 – </w:t>
            </w:r>
            <w:r w:rsidR="0039599F">
              <w:rPr>
                <w:rFonts w:cs="Arial"/>
                <w:b w:val="0"/>
                <w:sz w:val="18"/>
                <w:szCs w:val="18"/>
              </w:rPr>
              <w:t>Treinamento NR-12 Maquinas e Equipamentos P</w:t>
            </w:r>
            <w:r w:rsidR="008023CA">
              <w:rPr>
                <w:rFonts w:cs="Arial"/>
                <w:b w:val="0"/>
                <w:sz w:val="18"/>
                <w:szCs w:val="18"/>
              </w:rPr>
              <w:t>esados</w:t>
            </w:r>
          </w:p>
        </w:tc>
      </w:tr>
      <w:tr w:rsidR="00E70CB8" w:rsidRPr="00D936D5" w:rsidTr="00E70CB8">
        <w:trPr>
          <w:trHeight w:val="3833"/>
        </w:trPr>
        <w:tc>
          <w:tcPr>
            <w:tcW w:w="4961" w:type="dxa"/>
            <w:vAlign w:val="center"/>
          </w:tcPr>
          <w:p w:rsidR="00E70CB8" w:rsidRPr="00D936D5" w:rsidRDefault="00E70CB8" w:rsidP="00E70CB8">
            <w:pPr>
              <w:jc w:val="center"/>
              <w:rPr>
                <w:b/>
              </w:rPr>
            </w:pPr>
            <w:r w:rsidRPr="00D936D5">
              <w:rPr>
                <w:b/>
              </w:rPr>
              <w:lastRenderedPageBreak/>
              <w:br w:type="page"/>
            </w:r>
            <w:r w:rsidR="00B43534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700AEB">
              <w:t xml:space="preserve"> </w:t>
            </w:r>
            <w:r w:rsidR="007F57E5" w:rsidRPr="007F57E5">
              <w:rPr>
                <w:noProof/>
                <w:lang w:eastAsia="pt-BR"/>
              </w:rPr>
              <w:drawing>
                <wp:inline distT="0" distB="0" distL="0" distR="0">
                  <wp:extent cx="2880000" cy="2157984"/>
                  <wp:effectExtent l="19050" t="19050" r="15875" b="13970"/>
                  <wp:docPr id="2" name="Imagem 21" descr="C:\Users\leon.souza\AppData\Local\Microsoft\Windows\Temporary Internet Files\Content.Word\20170126_110619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leon.souza\AppData\Local\Microsoft\Windows\Temporary Internet Files\Content.Word\20170126_110619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57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E70CB8" w:rsidRPr="00D936D5" w:rsidRDefault="00E70CB8" w:rsidP="00E70CB8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E70CB8" w:rsidRPr="00D936D5" w:rsidRDefault="00700AEB" w:rsidP="00E70CB8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40" name="Imagem 21" descr="C:\Users\leon.souza\AppData\Local\Microsoft\Windows\Temporary Internet Files\Content.Word\20170126_110619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leon.souza\AppData\Local\Microsoft\Windows\Temporary Internet Files\Content.Word\20170126_110619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0CB8" w:rsidRPr="00D936D5" w:rsidTr="00E70CB8">
        <w:trPr>
          <w:trHeight w:val="287"/>
        </w:trPr>
        <w:tc>
          <w:tcPr>
            <w:tcW w:w="4961" w:type="dxa"/>
            <w:vAlign w:val="center"/>
          </w:tcPr>
          <w:p w:rsidR="00E70CB8" w:rsidRPr="00D936D5" w:rsidRDefault="00071AC4" w:rsidP="004B3340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13</w:t>
            </w:r>
            <w:r w:rsidR="00E70CB8" w:rsidRPr="00267D68">
              <w:rPr>
                <w:rFonts w:cs="Arial"/>
                <w:sz w:val="18"/>
                <w:szCs w:val="18"/>
              </w:rPr>
              <w:t xml:space="preserve"> –</w:t>
            </w:r>
            <w:r w:rsidR="00700AEB" w:rsidRPr="00267D68">
              <w:rPr>
                <w:rFonts w:cs="Arial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Treinamento NR-12 Maquinas e Equipamentos P</w:t>
            </w:r>
            <w:r w:rsidR="008023CA">
              <w:rPr>
                <w:rFonts w:cs="Arial"/>
                <w:b w:val="0"/>
                <w:sz w:val="18"/>
                <w:szCs w:val="18"/>
              </w:rPr>
              <w:t>esados</w:t>
            </w:r>
          </w:p>
        </w:tc>
        <w:tc>
          <w:tcPr>
            <w:tcW w:w="283" w:type="dxa"/>
            <w:vAlign w:val="center"/>
          </w:tcPr>
          <w:p w:rsidR="00E70CB8" w:rsidRPr="00D936D5" w:rsidRDefault="00E70CB8" w:rsidP="00E70CB8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E70CB8" w:rsidRPr="00D936D5" w:rsidRDefault="00071AC4" w:rsidP="004B3340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14</w:t>
            </w:r>
            <w:r w:rsidR="00E70CB8" w:rsidRPr="00267D68">
              <w:rPr>
                <w:rFonts w:cs="Arial"/>
                <w:sz w:val="18"/>
                <w:szCs w:val="18"/>
              </w:rPr>
              <w:t xml:space="preserve"> </w:t>
            </w:r>
            <w:r w:rsidR="00E70CB8">
              <w:rPr>
                <w:rFonts w:cs="Arial"/>
                <w:sz w:val="18"/>
                <w:szCs w:val="18"/>
              </w:rPr>
              <w:t>–</w:t>
            </w:r>
            <w:r w:rsidR="00700AEB">
              <w:rPr>
                <w:rFonts w:cs="Arial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Primeiros S</w:t>
            </w:r>
            <w:r w:rsidR="008023CA">
              <w:rPr>
                <w:rFonts w:cs="Arial"/>
                <w:b w:val="0"/>
                <w:sz w:val="18"/>
                <w:szCs w:val="18"/>
              </w:rPr>
              <w:t>ocorros</w:t>
            </w:r>
          </w:p>
        </w:tc>
      </w:tr>
      <w:tr w:rsidR="00E70CB8" w:rsidRPr="00D936D5" w:rsidTr="00E70CB8">
        <w:trPr>
          <w:trHeight w:val="3741"/>
        </w:trPr>
        <w:tc>
          <w:tcPr>
            <w:tcW w:w="4961" w:type="dxa"/>
            <w:vAlign w:val="center"/>
          </w:tcPr>
          <w:p w:rsidR="00E70CB8" w:rsidRPr="00D936D5" w:rsidRDefault="009D44BC" w:rsidP="00E70CB8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43" name="Imagem 30" descr="C:\Users\leon.souza\AppData\Local\Microsoft\Windows\Temporary Internet Files\Content.Word\20170128_105950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leon.souza\AppData\Local\Microsoft\Windows\Temporary Internet Files\Content.Word\20170128_105950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E70CB8" w:rsidRPr="00D936D5" w:rsidRDefault="00E70CB8" w:rsidP="00E70CB8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E70CB8" w:rsidRPr="00D936D5" w:rsidRDefault="009D44BC" w:rsidP="00E70CB8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80000" cy="2157984"/>
                  <wp:effectExtent l="19050" t="19050" r="15875" b="13970"/>
                  <wp:docPr id="44" name="Imagem 33" descr="C:\Users\leon.souza\AppData\Local\Microsoft\Windows\Temporary Internet Files\Content.Word\20170128_135620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leon.souza\AppData\Local\Microsoft\Windows\Temporary Internet Files\Content.Word\20170128_135620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880000" cy="2157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0CB8" w:rsidRPr="00D936D5" w:rsidTr="00E70CB8">
        <w:trPr>
          <w:trHeight w:val="55"/>
        </w:trPr>
        <w:tc>
          <w:tcPr>
            <w:tcW w:w="4961" w:type="dxa"/>
            <w:vAlign w:val="center"/>
          </w:tcPr>
          <w:p w:rsidR="00E70CB8" w:rsidRPr="00D936D5" w:rsidRDefault="00071AC4" w:rsidP="00E70CB8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15</w:t>
            </w:r>
            <w:r w:rsidR="00E70CB8" w:rsidRPr="00267D68">
              <w:rPr>
                <w:rFonts w:cs="Arial"/>
                <w:sz w:val="18"/>
                <w:szCs w:val="18"/>
              </w:rPr>
              <w:t xml:space="preserve"> –</w:t>
            </w:r>
            <w:r w:rsidR="009D44BC">
              <w:rPr>
                <w:rFonts w:cs="Arial"/>
                <w:b w:val="0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Primeiros S</w:t>
            </w:r>
            <w:r w:rsidR="008023CA">
              <w:rPr>
                <w:rFonts w:cs="Arial"/>
                <w:b w:val="0"/>
                <w:sz w:val="18"/>
                <w:szCs w:val="18"/>
              </w:rPr>
              <w:t>ocorros</w:t>
            </w:r>
          </w:p>
        </w:tc>
        <w:tc>
          <w:tcPr>
            <w:tcW w:w="283" w:type="dxa"/>
            <w:vAlign w:val="center"/>
          </w:tcPr>
          <w:p w:rsidR="00E70CB8" w:rsidRPr="00D936D5" w:rsidRDefault="00E70CB8" w:rsidP="00E70CB8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E70CB8" w:rsidRPr="00D936D5" w:rsidRDefault="00071AC4" w:rsidP="009D44BC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16</w:t>
            </w:r>
            <w:r w:rsidR="00E70CB8" w:rsidRPr="00267D68">
              <w:rPr>
                <w:rFonts w:cs="Arial"/>
                <w:sz w:val="18"/>
                <w:szCs w:val="18"/>
              </w:rPr>
              <w:t xml:space="preserve"> –</w:t>
            </w:r>
            <w:r w:rsidR="00E70CB8" w:rsidRPr="00267D68">
              <w:rPr>
                <w:rFonts w:cs="Arial"/>
                <w:b w:val="0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NR</w:t>
            </w:r>
            <w:r w:rsidR="008023CA">
              <w:rPr>
                <w:rFonts w:cs="Arial"/>
                <w:b w:val="0"/>
                <w:sz w:val="18"/>
                <w:szCs w:val="18"/>
              </w:rPr>
              <w:t>-35</w:t>
            </w:r>
            <w:r w:rsidR="007F57E5">
              <w:rPr>
                <w:rFonts w:cs="Arial"/>
                <w:b w:val="0"/>
                <w:sz w:val="18"/>
                <w:szCs w:val="18"/>
              </w:rPr>
              <w:t xml:space="preserve"> </w:t>
            </w:r>
            <w:r w:rsidR="00EC1DBC">
              <w:rPr>
                <w:rFonts w:cs="Arial"/>
                <w:b w:val="0"/>
                <w:sz w:val="18"/>
                <w:szCs w:val="18"/>
              </w:rPr>
              <w:t xml:space="preserve">- </w:t>
            </w:r>
            <w:r w:rsidR="0039599F">
              <w:rPr>
                <w:rFonts w:cs="Arial"/>
                <w:b w:val="0"/>
                <w:sz w:val="18"/>
                <w:szCs w:val="18"/>
              </w:rPr>
              <w:t>Primeiros S</w:t>
            </w:r>
            <w:r w:rsidR="008023CA">
              <w:rPr>
                <w:rFonts w:cs="Arial"/>
                <w:b w:val="0"/>
                <w:sz w:val="18"/>
                <w:szCs w:val="18"/>
              </w:rPr>
              <w:t>ocorros</w:t>
            </w:r>
            <w:r w:rsidR="00EC1DBC">
              <w:rPr>
                <w:rFonts w:cs="Arial"/>
                <w:b w:val="0"/>
                <w:sz w:val="18"/>
                <w:szCs w:val="18"/>
              </w:rPr>
              <w:t xml:space="preserve"> </w:t>
            </w:r>
          </w:p>
        </w:tc>
      </w:tr>
      <w:tr w:rsidR="00E70CB8" w:rsidRPr="00D936D5" w:rsidTr="00E70CB8">
        <w:trPr>
          <w:trHeight w:val="4045"/>
        </w:trPr>
        <w:tc>
          <w:tcPr>
            <w:tcW w:w="4961" w:type="dxa"/>
            <w:vAlign w:val="center"/>
          </w:tcPr>
          <w:p w:rsidR="00E70CB8" w:rsidRPr="00D936D5" w:rsidRDefault="009D44BC" w:rsidP="00E70CB8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45" name="Imagem 36" descr="C:\Users\leon.souza\AppData\Local\Microsoft\Windows\Temporary Internet Files\Content.Word\20170128_145753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leon.souza\AppData\Local\Microsoft\Windows\Temporary Internet Files\Content.Word\20170128_145753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E70CB8" w:rsidRPr="00D936D5" w:rsidRDefault="00E70CB8" w:rsidP="00E70CB8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E70CB8" w:rsidRPr="00D936D5" w:rsidRDefault="00212CC4" w:rsidP="00E70CB8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60" name="Imagem 60" descr="C:\Users\leon.souza\AppData\Local\Microsoft\Windows\Temporary Internet Files\Content.Word\IMG-20170123-WA0021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leon.souza\AppData\Local\Microsoft\Windows\Temporary Internet Files\Content.Word\IMG-20170123-WA0021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0CB8" w:rsidRPr="00D936D5" w:rsidTr="00E70CB8">
        <w:tc>
          <w:tcPr>
            <w:tcW w:w="4961" w:type="dxa"/>
            <w:vAlign w:val="center"/>
          </w:tcPr>
          <w:p w:rsidR="00E70CB8" w:rsidRPr="00870B90" w:rsidRDefault="00071AC4" w:rsidP="00EC1DBC">
            <w:pPr>
              <w:pStyle w:val="TtulosdeQuadroseFiguras"/>
              <w:jc w:val="left"/>
              <w:rPr>
                <w:b w:val="0"/>
              </w:rPr>
            </w:pPr>
            <w:r>
              <w:rPr>
                <w:rFonts w:cs="Arial"/>
                <w:sz w:val="18"/>
                <w:szCs w:val="18"/>
              </w:rPr>
              <w:t>Figura 17</w:t>
            </w:r>
            <w:r w:rsidR="00E70CB8" w:rsidRPr="00267D68">
              <w:rPr>
                <w:rFonts w:cs="Arial"/>
                <w:sz w:val="18"/>
                <w:szCs w:val="18"/>
              </w:rPr>
              <w:t xml:space="preserve"> </w:t>
            </w:r>
            <w:r w:rsidR="00E70CB8">
              <w:rPr>
                <w:rFonts w:cs="Arial"/>
                <w:sz w:val="18"/>
                <w:szCs w:val="18"/>
              </w:rPr>
              <w:t xml:space="preserve">– </w:t>
            </w:r>
            <w:r w:rsidR="0039599F">
              <w:rPr>
                <w:rFonts w:cs="Arial"/>
                <w:b w:val="0"/>
                <w:sz w:val="18"/>
                <w:szCs w:val="18"/>
              </w:rPr>
              <w:t>Parada de S</w:t>
            </w:r>
            <w:r w:rsidR="008023CA">
              <w:rPr>
                <w:rFonts w:cs="Arial"/>
                <w:b w:val="0"/>
                <w:sz w:val="18"/>
                <w:szCs w:val="18"/>
              </w:rPr>
              <w:t>egurança</w:t>
            </w:r>
          </w:p>
        </w:tc>
        <w:tc>
          <w:tcPr>
            <w:tcW w:w="283" w:type="dxa"/>
            <w:vAlign w:val="center"/>
          </w:tcPr>
          <w:p w:rsidR="00E70CB8" w:rsidRPr="00D936D5" w:rsidRDefault="00E70CB8" w:rsidP="00E70CB8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E70CB8" w:rsidRPr="00D936D5" w:rsidRDefault="00E70CB8" w:rsidP="00071AC4">
            <w:pPr>
              <w:pStyle w:val="TtulosdeQuadroseFiguras"/>
              <w:jc w:val="left"/>
            </w:pPr>
            <w:r w:rsidRPr="00267D68">
              <w:rPr>
                <w:rFonts w:cs="Arial"/>
                <w:sz w:val="18"/>
                <w:szCs w:val="18"/>
              </w:rPr>
              <w:t>Figura 1</w:t>
            </w:r>
            <w:r w:rsidR="00071AC4">
              <w:rPr>
                <w:rFonts w:cs="Arial"/>
                <w:sz w:val="18"/>
                <w:szCs w:val="18"/>
              </w:rPr>
              <w:t>8</w:t>
            </w:r>
            <w:r w:rsidRPr="00267D68">
              <w:rPr>
                <w:rFonts w:cs="Arial"/>
                <w:sz w:val="18"/>
                <w:szCs w:val="18"/>
              </w:rPr>
              <w:t xml:space="preserve"> – </w:t>
            </w:r>
            <w:r w:rsidR="0039599F">
              <w:rPr>
                <w:rFonts w:cs="Arial"/>
                <w:b w:val="0"/>
                <w:sz w:val="18"/>
                <w:szCs w:val="18"/>
              </w:rPr>
              <w:t>Parada de S</w:t>
            </w:r>
            <w:r w:rsidR="008023CA">
              <w:rPr>
                <w:rFonts w:cs="Arial"/>
                <w:b w:val="0"/>
                <w:sz w:val="18"/>
                <w:szCs w:val="18"/>
              </w:rPr>
              <w:t>egurança</w:t>
            </w:r>
          </w:p>
        </w:tc>
      </w:tr>
    </w:tbl>
    <w:p w:rsidR="005045A8" w:rsidRDefault="005045A8" w:rsidP="00160EBA">
      <w:pPr>
        <w:spacing w:line="240" w:lineRule="auto"/>
        <w:rPr>
          <w:b/>
        </w:rPr>
      </w:pPr>
    </w:p>
    <w:p w:rsidR="005045A8" w:rsidRDefault="005045A8" w:rsidP="00160EBA">
      <w:pPr>
        <w:spacing w:line="240" w:lineRule="auto"/>
        <w:rPr>
          <w:b/>
        </w:rPr>
      </w:pPr>
    </w:p>
    <w:p w:rsidR="004B3340" w:rsidRDefault="004B3340" w:rsidP="00160EBA">
      <w:pPr>
        <w:spacing w:line="240" w:lineRule="auto"/>
        <w:rPr>
          <w:b/>
        </w:rPr>
      </w:pPr>
    </w:p>
    <w:p w:rsidR="004B3340" w:rsidRDefault="004B3340" w:rsidP="00160EBA">
      <w:pPr>
        <w:spacing w:line="240" w:lineRule="auto"/>
        <w:rPr>
          <w:b/>
        </w:rPr>
      </w:pPr>
    </w:p>
    <w:p w:rsidR="004B3340" w:rsidRDefault="004B3340" w:rsidP="00160EBA">
      <w:pPr>
        <w:spacing w:line="240" w:lineRule="auto"/>
        <w:rPr>
          <w:b/>
        </w:rPr>
      </w:pPr>
    </w:p>
    <w:p w:rsidR="004B3340" w:rsidRDefault="004B3340" w:rsidP="00160EBA">
      <w:pPr>
        <w:spacing w:line="240" w:lineRule="auto"/>
        <w:rPr>
          <w:b/>
        </w:rPr>
      </w:pPr>
    </w:p>
    <w:tbl>
      <w:tblPr>
        <w:tblStyle w:val="Tabelacomgrade"/>
        <w:tblpPr w:leftFromText="141" w:rightFromText="141" w:vertAnchor="text" w:horzAnchor="margin" w:tblpXSpec="center" w:tblpY="-170"/>
        <w:tblW w:w="10456" w:type="dxa"/>
        <w:tblLayout w:type="fixed"/>
        <w:tblLook w:val="04A0" w:firstRow="1" w:lastRow="0" w:firstColumn="1" w:lastColumn="0" w:noHBand="0" w:noVBand="1"/>
      </w:tblPr>
      <w:tblGrid>
        <w:gridCol w:w="4961"/>
        <w:gridCol w:w="283"/>
        <w:gridCol w:w="5212"/>
      </w:tblGrid>
      <w:tr w:rsidR="00685AE7" w:rsidRPr="00D936D5" w:rsidTr="00685AE7">
        <w:trPr>
          <w:trHeight w:val="3833"/>
        </w:trPr>
        <w:tc>
          <w:tcPr>
            <w:tcW w:w="4961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  <w:r w:rsidRPr="00D936D5">
              <w:rPr>
                <w:b/>
              </w:rPr>
              <w:br w:type="page"/>
            </w:r>
            <w:r w:rsidR="00E23A59">
              <w:t xml:space="preserve"> </w:t>
            </w:r>
            <w:r w:rsidR="00E23A59">
              <w:rPr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46" name="Imagem 39" descr="C:\Users\leon.souza\AppData\Local\Microsoft\Windows\Temporary Internet Files\Content.Word\IMG-20170113-WA0000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leon.souza\AppData\Local\Microsoft\Windows\Temporary Internet Files\Content.Word\IMG-20170113-WA0000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685AE7" w:rsidRPr="00D936D5" w:rsidRDefault="00E50EDB" w:rsidP="00685AE7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69" name="Imagem 69" descr="C:\Users\leon.souza\AppData\Local\Microsoft\Windows\Temporary Internet Files\Content.Word\IMG-20170201-WA0006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leon.souza\AppData\Local\Microsoft\Windows\Temporary Internet Files\Content.Word\IMG-20170201-WA0006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5AE7" w:rsidRPr="00D936D5" w:rsidTr="00685AE7">
        <w:trPr>
          <w:trHeight w:val="287"/>
        </w:trPr>
        <w:tc>
          <w:tcPr>
            <w:tcW w:w="4961" w:type="dxa"/>
            <w:vAlign w:val="center"/>
          </w:tcPr>
          <w:p w:rsidR="00685AE7" w:rsidRPr="00D936D5" w:rsidRDefault="00071AC4" w:rsidP="00071AC4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19</w:t>
            </w:r>
            <w:r w:rsidR="00685AE7" w:rsidRPr="00267D68">
              <w:rPr>
                <w:rFonts w:cs="Arial"/>
                <w:sz w:val="18"/>
                <w:szCs w:val="18"/>
              </w:rPr>
              <w:t xml:space="preserve"> –</w:t>
            </w:r>
            <w:r w:rsidR="009E2233">
              <w:rPr>
                <w:rFonts w:cs="Arial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T</w:t>
            </w:r>
            <w:r w:rsidR="008023CA" w:rsidRPr="00EC1DBC">
              <w:rPr>
                <w:rFonts w:cs="Arial"/>
                <w:b w:val="0"/>
                <w:sz w:val="18"/>
                <w:szCs w:val="18"/>
              </w:rPr>
              <w:t>reinamento de</w:t>
            </w:r>
            <w:proofErr w:type="gramStart"/>
            <w:r w:rsidR="00EC1DBC">
              <w:rPr>
                <w:rFonts w:cs="Arial"/>
                <w:sz w:val="18"/>
                <w:szCs w:val="18"/>
              </w:rPr>
              <w:t xml:space="preserve"> </w:t>
            </w:r>
            <w:r w:rsidR="00685AE7" w:rsidRPr="00267D68">
              <w:rPr>
                <w:rFonts w:cs="Arial"/>
                <w:sz w:val="18"/>
                <w:szCs w:val="18"/>
              </w:rPr>
              <w:t xml:space="preserve"> </w:t>
            </w:r>
            <w:proofErr w:type="gramEnd"/>
            <w:r w:rsidR="0039599F">
              <w:rPr>
                <w:rFonts w:cs="Arial"/>
                <w:b w:val="0"/>
                <w:sz w:val="18"/>
                <w:szCs w:val="18"/>
              </w:rPr>
              <w:t>Brigada Básico</w:t>
            </w:r>
          </w:p>
        </w:tc>
        <w:tc>
          <w:tcPr>
            <w:tcW w:w="283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685AE7" w:rsidRPr="00D936D5" w:rsidRDefault="00071AC4" w:rsidP="00071AC4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20</w:t>
            </w:r>
            <w:r w:rsidR="00685AE7" w:rsidRPr="00267D68">
              <w:rPr>
                <w:rFonts w:cs="Arial"/>
                <w:sz w:val="18"/>
                <w:szCs w:val="18"/>
              </w:rPr>
              <w:t xml:space="preserve"> </w:t>
            </w:r>
            <w:r w:rsidR="00685AE7">
              <w:rPr>
                <w:rFonts w:cs="Arial"/>
                <w:sz w:val="18"/>
                <w:szCs w:val="18"/>
              </w:rPr>
              <w:t>–</w:t>
            </w:r>
            <w:r w:rsidR="00E23A59">
              <w:rPr>
                <w:rFonts w:cs="Arial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T</w:t>
            </w:r>
            <w:r w:rsidR="008023CA" w:rsidRPr="00EC1DBC">
              <w:rPr>
                <w:rFonts w:cs="Arial"/>
                <w:b w:val="0"/>
                <w:sz w:val="18"/>
                <w:szCs w:val="18"/>
              </w:rPr>
              <w:t>reinamento de</w:t>
            </w:r>
            <w:proofErr w:type="gramStart"/>
            <w:r w:rsidR="00EC1DBC">
              <w:rPr>
                <w:rFonts w:cs="Arial"/>
                <w:sz w:val="18"/>
                <w:szCs w:val="18"/>
              </w:rPr>
              <w:t xml:space="preserve"> </w:t>
            </w:r>
            <w:r w:rsidR="00EC1DBC" w:rsidRPr="00267D68">
              <w:rPr>
                <w:rFonts w:cs="Arial"/>
                <w:sz w:val="18"/>
                <w:szCs w:val="18"/>
              </w:rPr>
              <w:t xml:space="preserve"> </w:t>
            </w:r>
            <w:proofErr w:type="gramEnd"/>
            <w:r w:rsidR="0039599F">
              <w:rPr>
                <w:rFonts w:cs="Arial"/>
                <w:b w:val="0"/>
                <w:sz w:val="18"/>
                <w:szCs w:val="18"/>
              </w:rPr>
              <w:t>Brigada Básico</w:t>
            </w:r>
          </w:p>
        </w:tc>
      </w:tr>
      <w:tr w:rsidR="00685AE7" w:rsidRPr="00D936D5" w:rsidTr="00685AE7">
        <w:trPr>
          <w:trHeight w:val="3741"/>
        </w:trPr>
        <w:tc>
          <w:tcPr>
            <w:tcW w:w="4961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20" name="Imagem 7" descr="C:\Users\andre.pereira\Desktop\FOTOS\Fotos treinamentos mês 12\Treinamento NR-34\20161208_151930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ndre.pereira\Desktop\FOTOS\Fotos treinamentos mês 12\Treinamento NR-34\20161208_151930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685AE7" w:rsidRPr="00D936D5" w:rsidRDefault="00E50EDB" w:rsidP="00685AE7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80000" cy="2160000"/>
                  <wp:effectExtent l="19050" t="19050" r="15875" b="12065"/>
                  <wp:docPr id="72" name="Imagem 72" descr="C:\Users\leon.souza\AppData\Local\Microsoft\Windows\Temporary Internet Files\Content.Word\IMG-20170201-WA0009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C:\Users\leon.souza\AppData\Local\Microsoft\Windows\Temporary Internet Files\Content.Word\IMG-20170201-WA0009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5AE7" w:rsidRPr="00D936D5" w:rsidTr="00685AE7">
        <w:trPr>
          <w:trHeight w:val="55"/>
        </w:trPr>
        <w:tc>
          <w:tcPr>
            <w:tcW w:w="4961" w:type="dxa"/>
            <w:vAlign w:val="center"/>
          </w:tcPr>
          <w:p w:rsidR="00685AE7" w:rsidRPr="00D936D5" w:rsidRDefault="00685AE7" w:rsidP="00685AE7">
            <w:pPr>
              <w:pStyle w:val="TtulosdeQuadroseFiguras"/>
              <w:jc w:val="left"/>
            </w:pPr>
            <w:r w:rsidRPr="00267D68">
              <w:rPr>
                <w:rFonts w:cs="Arial"/>
                <w:sz w:val="18"/>
                <w:szCs w:val="18"/>
              </w:rPr>
              <w:t>Figura 09 –</w:t>
            </w:r>
            <w:r>
              <w:rPr>
                <w:rFonts w:cs="Arial"/>
                <w:b w:val="0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T</w:t>
            </w:r>
            <w:r w:rsidR="008023CA" w:rsidRPr="00EC1DBC">
              <w:rPr>
                <w:rFonts w:cs="Arial"/>
                <w:b w:val="0"/>
                <w:sz w:val="18"/>
                <w:szCs w:val="18"/>
              </w:rPr>
              <w:t>reinamento de</w:t>
            </w:r>
            <w:proofErr w:type="gramStart"/>
            <w:r w:rsidR="00EC1DBC">
              <w:rPr>
                <w:rFonts w:cs="Arial"/>
                <w:sz w:val="18"/>
                <w:szCs w:val="18"/>
              </w:rPr>
              <w:t xml:space="preserve"> </w:t>
            </w:r>
            <w:r w:rsidR="00EC1DBC" w:rsidRPr="00267D68">
              <w:rPr>
                <w:rFonts w:cs="Arial"/>
                <w:sz w:val="18"/>
                <w:szCs w:val="18"/>
              </w:rPr>
              <w:t xml:space="preserve"> </w:t>
            </w:r>
            <w:proofErr w:type="gramEnd"/>
            <w:r w:rsidR="0039599F">
              <w:rPr>
                <w:rFonts w:cs="Arial"/>
                <w:b w:val="0"/>
                <w:sz w:val="18"/>
                <w:szCs w:val="18"/>
              </w:rPr>
              <w:t>Brigada Básico</w:t>
            </w:r>
          </w:p>
        </w:tc>
        <w:tc>
          <w:tcPr>
            <w:tcW w:w="283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685AE7" w:rsidRPr="00D936D5" w:rsidRDefault="00685AE7" w:rsidP="00685AE7">
            <w:pPr>
              <w:pStyle w:val="TtulosdeQuadroseFiguras"/>
              <w:jc w:val="left"/>
            </w:pPr>
            <w:r w:rsidRPr="00267D68">
              <w:rPr>
                <w:rFonts w:cs="Arial"/>
                <w:sz w:val="18"/>
                <w:szCs w:val="18"/>
              </w:rPr>
              <w:t>Figura 10 –</w:t>
            </w:r>
            <w:r w:rsidR="00E23A59" w:rsidRPr="00267D68">
              <w:rPr>
                <w:rFonts w:cs="Arial"/>
                <w:b w:val="0"/>
                <w:sz w:val="18"/>
                <w:szCs w:val="18"/>
              </w:rPr>
              <w:t xml:space="preserve"> </w:t>
            </w:r>
            <w:r w:rsidR="002C7C22">
              <w:rPr>
                <w:rFonts w:cs="Arial"/>
                <w:b w:val="0"/>
                <w:sz w:val="18"/>
                <w:szCs w:val="18"/>
              </w:rPr>
              <w:t>TDSMS Geral Equipe de Terra e Rocha do Sitio Pimental</w:t>
            </w:r>
          </w:p>
        </w:tc>
      </w:tr>
      <w:tr w:rsidR="00685AE7" w:rsidRPr="00D936D5" w:rsidTr="00685AE7">
        <w:trPr>
          <w:trHeight w:val="4045"/>
        </w:trPr>
        <w:tc>
          <w:tcPr>
            <w:tcW w:w="4961" w:type="dxa"/>
            <w:vAlign w:val="center"/>
          </w:tcPr>
          <w:p w:rsidR="00685AE7" w:rsidRPr="00D936D5" w:rsidRDefault="00E50EDB" w:rsidP="00685AE7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80000" cy="2160000"/>
                  <wp:effectExtent l="19050" t="19050" r="15875" b="12065"/>
                  <wp:docPr id="63" name="Imagem 63" descr="C:\Users\leon.souza\AppData\Local\Microsoft\Windows\Temporary Internet Files\Content.Word\IMG-20170201-WA0005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leon.souza\AppData\Local\Microsoft\Windows\Temporary Internet Files\Content.Word\IMG-20170201-WA0005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685AE7" w:rsidRPr="00D936D5" w:rsidRDefault="00E50EDB" w:rsidP="00685AE7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80000" cy="2160000"/>
                  <wp:effectExtent l="19050" t="19050" r="15875" b="12065"/>
                  <wp:docPr id="66" name="Imagem 66" descr="C:\Users\leon.souza\AppData\Local\Microsoft\Windows\Temporary Internet Files\Content.Word\IMG-20170201-WA0007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leon.souza\AppData\Local\Microsoft\Windows\Temporary Internet Files\Content.Word\IMG-20170201-WA0007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5AE7" w:rsidRPr="00D936D5" w:rsidTr="00685AE7">
        <w:tc>
          <w:tcPr>
            <w:tcW w:w="4961" w:type="dxa"/>
            <w:vAlign w:val="center"/>
          </w:tcPr>
          <w:p w:rsidR="00685AE7" w:rsidRPr="004B3340" w:rsidRDefault="00071AC4" w:rsidP="00685AE7">
            <w:pPr>
              <w:pStyle w:val="TtulosdeQuadroseFiguras"/>
              <w:jc w:val="left"/>
              <w:rPr>
                <w:b w:val="0"/>
              </w:rPr>
            </w:pPr>
            <w:r>
              <w:rPr>
                <w:rFonts w:cs="Arial"/>
                <w:sz w:val="18"/>
                <w:szCs w:val="18"/>
              </w:rPr>
              <w:t>Figura 2</w:t>
            </w:r>
            <w:r w:rsidR="00685AE7" w:rsidRPr="00267D68">
              <w:rPr>
                <w:rFonts w:cs="Arial"/>
                <w:sz w:val="18"/>
                <w:szCs w:val="18"/>
              </w:rPr>
              <w:t xml:space="preserve">1 </w:t>
            </w:r>
            <w:r w:rsidR="00685AE7">
              <w:rPr>
                <w:rFonts w:cs="Arial"/>
                <w:sz w:val="18"/>
                <w:szCs w:val="18"/>
              </w:rPr>
              <w:t>–</w:t>
            </w:r>
            <w:r w:rsidR="00E50EDB">
              <w:rPr>
                <w:rFonts w:cs="Arial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Parada Técnica com a Equipe de A</w:t>
            </w:r>
            <w:r w:rsidR="008023CA">
              <w:rPr>
                <w:rFonts w:cs="Arial"/>
                <w:b w:val="0"/>
                <w:sz w:val="18"/>
                <w:szCs w:val="18"/>
              </w:rPr>
              <w:t>cabamento</w:t>
            </w:r>
          </w:p>
        </w:tc>
        <w:tc>
          <w:tcPr>
            <w:tcW w:w="283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685AE7" w:rsidRPr="00D936D5" w:rsidRDefault="00071AC4" w:rsidP="00685AE7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2</w:t>
            </w:r>
            <w:r w:rsidR="00685AE7" w:rsidRPr="00267D68">
              <w:rPr>
                <w:rFonts w:cs="Arial"/>
                <w:sz w:val="18"/>
                <w:szCs w:val="18"/>
              </w:rPr>
              <w:t>2 –</w:t>
            </w:r>
            <w:r w:rsidR="00E50EDB" w:rsidRPr="00267D68">
              <w:rPr>
                <w:rFonts w:cs="Arial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Parada Técnica com a</w:t>
            </w:r>
            <w:proofErr w:type="gramStart"/>
            <w:r w:rsidR="0039599F">
              <w:rPr>
                <w:rFonts w:cs="Arial"/>
                <w:b w:val="0"/>
                <w:sz w:val="18"/>
                <w:szCs w:val="18"/>
              </w:rPr>
              <w:t xml:space="preserve">  </w:t>
            </w:r>
            <w:proofErr w:type="gramEnd"/>
            <w:r w:rsidR="0039599F">
              <w:rPr>
                <w:rFonts w:cs="Arial"/>
                <w:b w:val="0"/>
                <w:sz w:val="18"/>
                <w:szCs w:val="18"/>
              </w:rPr>
              <w:t>Equipe de T</w:t>
            </w:r>
            <w:r w:rsidR="008023CA">
              <w:rPr>
                <w:rFonts w:cs="Arial"/>
                <w:b w:val="0"/>
                <w:sz w:val="18"/>
                <w:szCs w:val="18"/>
              </w:rPr>
              <w:t xml:space="preserve">opografia </w:t>
            </w:r>
          </w:p>
        </w:tc>
      </w:tr>
      <w:tr w:rsidR="00685AE7" w:rsidRPr="00D936D5" w:rsidTr="00685AE7">
        <w:trPr>
          <w:trHeight w:val="3833"/>
        </w:trPr>
        <w:tc>
          <w:tcPr>
            <w:tcW w:w="4961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  <w:r w:rsidRPr="00D936D5">
              <w:rPr>
                <w:b/>
              </w:rPr>
              <w:lastRenderedPageBreak/>
              <w:br w:type="page"/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E23A59">
              <w:t xml:space="preserve"> </w:t>
            </w:r>
            <w:r w:rsidR="00E23A59">
              <w:rPr>
                <w:noProof/>
                <w:lang w:eastAsia="pt-BR"/>
              </w:rPr>
              <w:drawing>
                <wp:inline distT="0" distB="0" distL="0" distR="0">
                  <wp:extent cx="2877312" cy="2157984"/>
                  <wp:effectExtent l="19050" t="19050" r="18415" b="13970"/>
                  <wp:docPr id="47" name="Imagem 42" descr="C:\Users\leon.souza\AppData\Local\Microsoft\Windows\Temporary Internet Files\Content.Word\IMG_2123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leon.souza\AppData\Local\Microsoft\Windows\Temporary Internet Files\Content.Word\IMG_2123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312" cy="2157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685AE7" w:rsidRPr="00D936D5" w:rsidRDefault="00E23A59" w:rsidP="00685AE7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77312" cy="2157984"/>
                  <wp:effectExtent l="19050" t="19050" r="18415" b="13970"/>
                  <wp:docPr id="48" name="Imagem 45" descr="C:\Users\leon.souza\AppData\Local\Microsoft\Windows\Temporary Internet Files\Content.Word\IMG_2119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leon.souza\AppData\Local\Microsoft\Windows\Temporary Internet Files\Content.Word\IMG_2119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312" cy="2157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5AE7" w:rsidRPr="00D936D5" w:rsidTr="00685AE7">
        <w:trPr>
          <w:trHeight w:val="287"/>
        </w:trPr>
        <w:tc>
          <w:tcPr>
            <w:tcW w:w="4961" w:type="dxa"/>
            <w:vAlign w:val="center"/>
          </w:tcPr>
          <w:p w:rsidR="00685AE7" w:rsidRPr="00D936D5" w:rsidRDefault="00071AC4" w:rsidP="00071AC4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23</w:t>
            </w:r>
            <w:r w:rsidR="00685AE7" w:rsidRPr="00267D68">
              <w:rPr>
                <w:rFonts w:cs="Arial"/>
                <w:sz w:val="18"/>
                <w:szCs w:val="18"/>
              </w:rPr>
              <w:t xml:space="preserve"> – </w:t>
            </w:r>
            <w:r w:rsidR="0039599F">
              <w:rPr>
                <w:rFonts w:cs="Arial"/>
                <w:b w:val="0"/>
                <w:sz w:val="18"/>
                <w:szCs w:val="18"/>
              </w:rPr>
              <w:t>P</w:t>
            </w:r>
            <w:r w:rsidR="008023CA">
              <w:rPr>
                <w:rFonts w:cs="Arial"/>
                <w:b w:val="0"/>
                <w:sz w:val="18"/>
                <w:szCs w:val="18"/>
              </w:rPr>
              <w:t>rograma</w:t>
            </w:r>
            <w:r w:rsidR="0039599F">
              <w:rPr>
                <w:rFonts w:cs="Arial"/>
                <w:b w:val="0"/>
                <w:sz w:val="18"/>
                <w:szCs w:val="18"/>
              </w:rPr>
              <w:t xml:space="preserve"> Alfabetizar T</w:t>
            </w:r>
            <w:r w:rsidR="008023CA">
              <w:rPr>
                <w:rFonts w:cs="Arial"/>
                <w:b w:val="0"/>
                <w:sz w:val="18"/>
                <w:szCs w:val="18"/>
              </w:rPr>
              <w:t>rabalhando</w:t>
            </w:r>
          </w:p>
        </w:tc>
        <w:tc>
          <w:tcPr>
            <w:tcW w:w="283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685AE7" w:rsidRPr="00D936D5" w:rsidRDefault="00071AC4" w:rsidP="00071AC4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24</w:t>
            </w:r>
            <w:r w:rsidR="00685AE7" w:rsidRPr="00267D68">
              <w:rPr>
                <w:rFonts w:cs="Arial"/>
                <w:sz w:val="18"/>
                <w:szCs w:val="18"/>
              </w:rPr>
              <w:t xml:space="preserve"> </w:t>
            </w:r>
            <w:r w:rsidR="00685AE7">
              <w:rPr>
                <w:rFonts w:cs="Arial"/>
                <w:sz w:val="18"/>
                <w:szCs w:val="18"/>
              </w:rPr>
              <w:t xml:space="preserve">– </w:t>
            </w:r>
            <w:r w:rsidR="0039599F">
              <w:rPr>
                <w:rFonts w:cs="Arial"/>
                <w:b w:val="0"/>
                <w:sz w:val="18"/>
                <w:szCs w:val="18"/>
              </w:rPr>
              <w:t>Programa Alfabetizar T</w:t>
            </w:r>
            <w:r w:rsidR="008023CA">
              <w:rPr>
                <w:rFonts w:cs="Arial"/>
                <w:b w:val="0"/>
                <w:sz w:val="18"/>
                <w:szCs w:val="18"/>
              </w:rPr>
              <w:t>rabalhando</w:t>
            </w:r>
          </w:p>
        </w:tc>
      </w:tr>
      <w:tr w:rsidR="00685AE7" w:rsidRPr="00D936D5" w:rsidTr="00685AE7">
        <w:trPr>
          <w:trHeight w:val="3741"/>
        </w:trPr>
        <w:tc>
          <w:tcPr>
            <w:tcW w:w="4961" w:type="dxa"/>
            <w:vAlign w:val="center"/>
          </w:tcPr>
          <w:p w:rsidR="00685AE7" w:rsidRPr="00D936D5" w:rsidRDefault="00E23A59" w:rsidP="00685AE7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77312" cy="2157984"/>
                  <wp:effectExtent l="19050" t="19050" r="18415" b="13970"/>
                  <wp:docPr id="49" name="Imagem 48" descr="C:\Users\leon.souza\AppData\Local\Microsoft\Windows\Temporary Internet Files\Content.Word\IMG_2122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leon.souza\AppData\Local\Microsoft\Windows\Temporary Internet Files\Content.Word\IMG_2122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312" cy="2157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685AE7" w:rsidRPr="00D936D5" w:rsidRDefault="00E23A59" w:rsidP="00685AE7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77312" cy="2157984"/>
                  <wp:effectExtent l="19050" t="19050" r="18415" b="13970"/>
                  <wp:docPr id="51" name="Imagem 51" descr="C:\Users\leon.souza\AppData\Local\Microsoft\Windows\Temporary Internet Files\Content.Word\IMG_2110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leon.souza\AppData\Local\Microsoft\Windows\Temporary Internet Files\Content.Word\IMG_2110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312" cy="2157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5AE7" w:rsidRPr="00D936D5" w:rsidTr="00685AE7">
        <w:trPr>
          <w:trHeight w:val="55"/>
        </w:trPr>
        <w:tc>
          <w:tcPr>
            <w:tcW w:w="4961" w:type="dxa"/>
            <w:vAlign w:val="center"/>
          </w:tcPr>
          <w:p w:rsidR="00685AE7" w:rsidRPr="00D936D5" w:rsidRDefault="00071AC4" w:rsidP="00685AE7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25</w:t>
            </w:r>
            <w:r w:rsidR="00685AE7" w:rsidRPr="00267D68">
              <w:rPr>
                <w:rFonts w:cs="Arial"/>
                <w:sz w:val="18"/>
                <w:szCs w:val="18"/>
              </w:rPr>
              <w:t xml:space="preserve"> –</w:t>
            </w:r>
            <w:r w:rsidR="009E2233">
              <w:rPr>
                <w:rFonts w:cs="Arial"/>
                <w:b w:val="0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Programa Alfabetizar T</w:t>
            </w:r>
            <w:r w:rsidR="008023CA">
              <w:rPr>
                <w:rFonts w:cs="Arial"/>
                <w:b w:val="0"/>
                <w:sz w:val="18"/>
                <w:szCs w:val="18"/>
              </w:rPr>
              <w:t>rabalhando</w:t>
            </w:r>
          </w:p>
        </w:tc>
        <w:tc>
          <w:tcPr>
            <w:tcW w:w="283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685AE7" w:rsidRPr="00D936D5" w:rsidRDefault="00071AC4" w:rsidP="00071AC4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26</w:t>
            </w:r>
            <w:r w:rsidR="00685AE7" w:rsidRPr="00267D68">
              <w:rPr>
                <w:rFonts w:cs="Arial"/>
                <w:sz w:val="18"/>
                <w:szCs w:val="18"/>
              </w:rPr>
              <w:t xml:space="preserve"> –</w:t>
            </w:r>
            <w:r w:rsidR="00C54136" w:rsidRPr="00267D68">
              <w:rPr>
                <w:rFonts w:cs="Arial"/>
                <w:b w:val="0"/>
                <w:sz w:val="18"/>
                <w:szCs w:val="18"/>
              </w:rPr>
              <w:t xml:space="preserve"> </w:t>
            </w:r>
            <w:r w:rsidR="0039599F">
              <w:rPr>
                <w:rFonts w:cs="Arial"/>
                <w:b w:val="0"/>
                <w:sz w:val="18"/>
                <w:szCs w:val="18"/>
              </w:rPr>
              <w:t>Programa Alfabetizar T</w:t>
            </w:r>
            <w:r w:rsidR="008023CA">
              <w:rPr>
                <w:rFonts w:cs="Arial"/>
                <w:b w:val="0"/>
                <w:sz w:val="18"/>
                <w:szCs w:val="18"/>
              </w:rPr>
              <w:t>rabalhando</w:t>
            </w:r>
          </w:p>
        </w:tc>
      </w:tr>
      <w:tr w:rsidR="00685AE7" w:rsidRPr="00D936D5" w:rsidTr="00685AE7">
        <w:trPr>
          <w:trHeight w:val="4045"/>
        </w:trPr>
        <w:tc>
          <w:tcPr>
            <w:tcW w:w="4961" w:type="dxa"/>
            <w:vAlign w:val="center"/>
          </w:tcPr>
          <w:p w:rsidR="00685AE7" w:rsidRPr="00D936D5" w:rsidRDefault="00E23A59" w:rsidP="00685AE7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77769" cy="2160000"/>
                  <wp:effectExtent l="19050" t="19050" r="18415" b="12065"/>
                  <wp:docPr id="54" name="Imagem 54" descr="C:\Users\leon.souza\AppData\Local\Microsoft\Windows\Temporary Internet Files\Content.Word\IMG_2129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leon.souza\AppData\Local\Microsoft\Windows\Temporary Internet Files\Content.Word\IMG_2129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685AE7" w:rsidRPr="00D936D5" w:rsidRDefault="00212CC4" w:rsidP="00685AE7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>
                  <wp:extent cx="2880000" cy="2157984"/>
                  <wp:effectExtent l="19050" t="19050" r="15875" b="13970"/>
                  <wp:docPr id="57" name="Imagem 57" descr="C:\Users\leon.souza\AppData\Local\Microsoft\Windows\Temporary Internet Files\Content.Word\IMG_2111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leon.souza\AppData\Local\Microsoft\Windows\Temporary Internet Files\Content.Word\IMG_2111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57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5AE7" w:rsidRPr="00D936D5" w:rsidTr="00685AE7">
        <w:tc>
          <w:tcPr>
            <w:tcW w:w="4961" w:type="dxa"/>
            <w:vAlign w:val="center"/>
          </w:tcPr>
          <w:p w:rsidR="00685AE7" w:rsidRPr="00870B90" w:rsidRDefault="00071AC4" w:rsidP="00071AC4">
            <w:pPr>
              <w:pStyle w:val="TtulosdeQuadroseFiguras"/>
              <w:jc w:val="left"/>
              <w:rPr>
                <w:b w:val="0"/>
              </w:rPr>
            </w:pPr>
            <w:r>
              <w:rPr>
                <w:rFonts w:cs="Arial"/>
                <w:sz w:val="18"/>
                <w:szCs w:val="18"/>
              </w:rPr>
              <w:t>Figura 27</w:t>
            </w:r>
            <w:r w:rsidR="00685AE7" w:rsidRPr="00267D68">
              <w:rPr>
                <w:rFonts w:cs="Arial"/>
                <w:sz w:val="18"/>
                <w:szCs w:val="18"/>
              </w:rPr>
              <w:t xml:space="preserve"> </w:t>
            </w:r>
            <w:r w:rsidR="00685AE7">
              <w:rPr>
                <w:rFonts w:cs="Arial"/>
                <w:sz w:val="18"/>
                <w:szCs w:val="18"/>
              </w:rPr>
              <w:t xml:space="preserve">– </w:t>
            </w:r>
            <w:r w:rsidR="0039599F">
              <w:rPr>
                <w:rFonts w:cs="Arial"/>
                <w:b w:val="0"/>
                <w:sz w:val="18"/>
                <w:szCs w:val="18"/>
              </w:rPr>
              <w:t>Treinamento NR- 20 Líquidos Inflamáveis</w:t>
            </w:r>
            <w:r w:rsidR="008023CA">
              <w:rPr>
                <w:rFonts w:cs="Arial"/>
                <w:b w:val="0"/>
                <w:sz w:val="18"/>
                <w:szCs w:val="18"/>
              </w:rPr>
              <w:t xml:space="preserve"> </w:t>
            </w:r>
          </w:p>
        </w:tc>
        <w:tc>
          <w:tcPr>
            <w:tcW w:w="283" w:type="dxa"/>
            <w:vAlign w:val="center"/>
          </w:tcPr>
          <w:p w:rsidR="00685AE7" w:rsidRPr="00D936D5" w:rsidRDefault="00685AE7" w:rsidP="00685AE7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685AE7" w:rsidRPr="00D936D5" w:rsidRDefault="00071AC4" w:rsidP="00071AC4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28</w:t>
            </w:r>
            <w:r w:rsidR="00685AE7" w:rsidRPr="00267D68">
              <w:rPr>
                <w:rFonts w:cs="Arial"/>
                <w:sz w:val="18"/>
                <w:szCs w:val="18"/>
              </w:rPr>
              <w:t xml:space="preserve"> – </w:t>
            </w:r>
            <w:r w:rsidR="0039599F">
              <w:rPr>
                <w:rFonts w:cs="Arial"/>
                <w:b w:val="0"/>
                <w:sz w:val="18"/>
                <w:szCs w:val="18"/>
              </w:rPr>
              <w:t>T</w:t>
            </w:r>
            <w:r w:rsidR="008023CA" w:rsidRPr="00B80FE9">
              <w:rPr>
                <w:rFonts w:cs="Arial"/>
                <w:b w:val="0"/>
                <w:sz w:val="18"/>
                <w:szCs w:val="18"/>
              </w:rPr>
              <w:t>reinamento de</w:t>
            </w:r>
            <w:proofErr w:type="gramStart"/>
            <w:r w:rsidR="00CB2EE0">
              <w:rPr>
                <w:rFonts w:cs="Arial"/>
                <w:sz w:val="18"/>
                <w:szCs w:val="18"/>
              </w:rPr>
              <w:t xml:space="preserve"> </w:t>
            </w:r>
            <w:r w:rsidR="00CB2EE0" w:rsidRPr="00267D68">
              <w:rPr>
                <w:rFonts w:cs="Arial"/>
                <w:sz w:val="18"/>
                <w:szCs w:val="18"/>
              </w:rPr>
              <w:t xml:space="preserve"> </w:t>
            </w:r>
            <w:proofErr w:type="gramEnd"/>
            <w:r w:rsidR="0039599F">
              <w:rPr>
                <w:rFonts w:cs="Arial"/>
                <w:b w:val="0"/>
                <w:sz w:val="18"/>
                <w:szCs w:val="18"/>
              </w:rPr>
              <w:t>Brigada A</w:t>
            </w:r>
            <w:r w:rsidR="008023CA">
              <w:rPr>
                <w:rFonts w:cs="Arial"/>
                <w:b w:val="0"/>
                <w:sz w:val="18"/>
                <w:szCs w:val="18"/>
              </w:rPr>
              <w:t>vançada</w:t>
            </w:r>
          </w:p>
        </w:tc>
      </w:tr>
    </w:tbl>
    <w:p w:rsidR="001F1B4A" w:rsidRDefault="001F1B4A" w:rsidP="001F1B4A">
      <w:pPr>
        <w:spacing w:line="240" w:lineRule="auto"/>
        <w:jc w:val="center"/>
      </w:pPr>
    </w:p>
    <w:p w:rsidR="005045A8" w:rsidRDefault="005045A8" w:rsidP="002D1728">
      <w:pPr>
        <w:spacing w:line="240" w:lineRule="auto"/>
      </w:pPr>
    </w:p>
    <w:p w:rsidR="00781F78" w:rsidRDefault="00781F78" w:rsidP="002D1728">
      <w:pPr>
        <w:spacing w:line="240" w:lineRule="auto"/>
      </w:pPr>
    </w:p>
    <w:p w:rsidR="00025EB4" w:rsidRDefault="00025EB4" w:rsidP="002D1728">
      <w:pPr>
        <w:spacing w:line="240" w:lineRule="auto"/>
      </w:pPr>
    </w:p>
    <w:p w:rsidR="00025EB4" w:rsidRDefault="00025EB4" w:rsidP="002D1728">
      <w:pPr>
        <w:spacing w:line="240" w:lineRule="auto"/>
      </w:pPr>
    </w:p>
    <w:p w:rsidR="00025EB4" w:rsidRDefault="00025EB4" w:rsidP="00025EB4">
      <w:pPr>
        <w:pStyle w:val="PargrafodaLista"/>
        <w:numPr>
          <w:ilvl w:val="0"/>
          <w:numId w:val="13"/>
        </w:numPr>
        <w:spacing w:line="240" w:lineRule="auto"/>
        <w:rPr>
          <w:b/>
        </w:rPr>
      </w:pPr>
      <w:r w:rsidRPr="00025EB4">
        <w:rPr>
          <w:b/>
        </w:rPr>
        <w:lastRenderedPageBreak/>
        <w:t>Atividades do CMBM</w:t>
      </w:r>
    </w:p>
    <w:p w:rsidR="00025EB4" w:rsidRDefault="00025EB4" w:rsidP="00025EB4">
      <w:pPr>
        <w:spacing w:line="240" w:lineRule="auto"/>
        <w:rPr>
          <w:b/>
        </w:rPr>
      </w:pPr>
    </w:p>
    <w:tbl>
      <w:tblPr>
        <w:tblStyle w:val="Tabelacomgrade"/>
        <w:tblpPr w:leftFromText="141" w:rightFromText="141" w:vertAnchor="text" w:horzAnchor="margin" w:tblpXSpec="center" w:tblpY="-170"/>
        <w:tblW w:w="10456" w:type="dxa"/>
        <w:tblLayout w:type="fixed"/>
        <w:tblLook w:val="04A0" w:firstRow="1" w:lastRow="0" w:firstColumn="1" w:lastColumn="0" w:noHBand="0" w:noVBand="1"/>
      </w:tblPr>
      <w:tblGrid>
        <w:gridCol w:w="4961"/>
        <w:gridCol w:w="283"/>
        <w:gridCol w:w="5212"/>
      </w:tblGrid>
      <w:tr w:rsidR="00025EB4" w:rsidRPr="00D936D5" w:rsidTr="00B63626">
        <w:trPr>
          <w:trHeight w:val="3833"/>
        </w:trPr>
        <w:tc>
          <w:tcPr>
            <w:tcW w:w="4961" w:type="dxa"/>
            <w:vAlign w:val="center"/>
          </w:tcPr>
          <w:p w:rsidR="00025EB4" w:rsidRPr="00D936D5" w:rsidRDefault="00025EB4" w:rsidP="00B63626">
            <w:pPr>
              <w:jc w:val="center"/>
              <w:rPr>
                <w:b/>
              </w:rPr>
            </w:pPr>
            <w:r w:rsidRPr="00D936D5">
              <w:rPr>
                <w:b/>
              </w:rPr>
              <w:br w:type="page"/>
            </w:r>
            <w:r>
              <w:t xml:space="preserve"> </w:t>
            </w:r>
            <w:r w:rsidR="00CD3EB2">
              <w:rPr>
                <w:noProof/>
                <w:lang w:eastAsia="pt-BR"/>
              </w:rPr>
              <w:drawing>
                <wp:inline distT="0" distB="0" distL="0" distR="0" wp14:anchorId="736FDD01" wp14:editId="257E6680">
                  <wp:extent cx="2814452" cy="2018324"/>
                  <wp:effectExtent l="19050" t="19050" r="24130" b="20320"/>
                  <wp:docPr id="4" name="Imagem 1" descr="M:\10-SESMT\10-3-SEGURANÇA TRABALHO\2017\12 - BOAS PRÁTICAS OU MELHORIAS\06 - JUNHO\Edinalva  - inspeção onibus e estintores\ddps almoxarifado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:\10-SESMT\10-3-SEGURANÇA TRABALHO\2017\12 - BOAS PRÁTICAS OU MELHORIAS\06 - JUNHO\Edinalva  - inspeção onibus e estintores\ddps almoxarifado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713" cy="2065125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025EB4" w:rsidRPr="00D936D5" w:rsidRDefault="00025EB4" w:rsidP="00B63626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025EB4" w:rsidRPr="00D936D5" w:rsidRDefault="00CD3EB2" w:rsidP="00B63626">
            <w:pPr>
              <w:jc w:val="center"/>
              <w:rPr>
                <w:b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7D2F0EFE" wp14:editId="115F25F4">
                  <wp:extent cx="2852953" cy="1959428"/>
                  <wp:effectExtent l="19050" t="19050" r="24130" b="22225"/>
                  <wp:docPr id="6" name="Imagem 2" descr="M:\10-SESMT\10-3-SEGURANÇA TRABALHO\2017\12 - BOAS PRÁTICAS OU MELHORIAS\06 - JUNHO\Edinalva  - inspeção onibus e estintores\ddps manuenção de cantei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:\10-SESMT\10-3-SEGURANÇA TRABALHO\2017\12 - BOAS PRÁTICAS OU MELHORIAS\06 - JUNHO\Edinalva  - inspeção onibus e estintores\ddps manuenção de cantei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197800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5EB4" w:rsidRPr="00D936D5" w:rsidTr="00B63626">
        <w:trPr>
          <w:trHeight w:val="287"/>
        </w:trPr>
        <w:tc>
          <w:tcPr>
            <w:tcW w:w="4961" w:type="dxa"/>
            <w:vAlign w:val="center"/>
          </w:tcPr>
          <w:p w:rsidR="00025EB4" w:rsidRPr="00D936D5" w:rsidRDefault="001A0908" w:rsidP="001A0908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2</w:t>
            </w:r>
            <w:r w:rsidR="00025EB4">
              <w:rPr>
                <w:rFonts w:cs="Arial"/>
                <w:sz w:val="18"/>
                <w:szCs w:val="18"/>
              </w:rPr>
              <w:t>9</w:t>
            </w:r>
            <w:r w:rsidR="00025EB4" w:rsidRPr="00267D68">
              <w:rPr>
                <w:rFonts w:cs="Arial"/>
                <w:sz w:val="18"/>
                <w:szCs w:val="18"/>
              </w:rPr>
              <w:t xml:space="preserve"> –</w:t>
            </w:r>
            <w:r w:rsidR="008023CA">
              <w:rPr>
                <w:rFonts w:cs="Arial"/>
                <w:sz w:val="18"/>
                <w:szCs w:val="18"/>
              </w:rPr>
              <w:t xml:space="preserve"> </w:t>
            </w:r>
            <w:r w:rsidR="008023CA" w:rsidRPr="00C54136">
              <w:rPr>
                <w:rFonts w:cs="Arial"/>
                <w:b w:val="0"/>
                <w:sz w:val="18"/>
                <w:szCs w:val="18"/>
              </w:rPr>
              <w:t>DDPS – Equipe Almoxarifado</w:t>
            </w:r>
          </w:p>
        </w:tc>
        <w:tc>
          <w:tcPr>
            <w:tcW w:w="283" w:type="dxa"/>
            <w:vAlign w:val="center"/>
          </w:tcPr>
          <w:p w:rsidR="00025EB4" w:rsidRPr="00D936D5" w:rsidRDefault="00025EB4" w:rsidP="00B63626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025EB4" w:rsidRPr="00D936D5" w:rsidRDefault="001A0908" w:rsidP="001A0908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3</w:t>
            </w:r>
            <w:r w:rsidR="00025EB4">
              <w:rPr>
                <w:rFonts w:cs="Arial"/>
                <w:sz w:val="18"/>
                <w:szCs w:val="18"/>
              </w:rPr>
              <w:t>0</w:t>
            </w:r>
            <w:r w:rsidR="00025EB4" w:rsidRPr="00267D68">
              <w:rPr>
                <w:rFonts w:cs="Arial"/>
                <w:sz w:val="18"/>
                <w:szCs w:val="18"/>
              </w:rPr>
              <w:t xml:space="preserve"> </w:t>
            </w:r>
            <w:r w:rsidR="00025EB4">
              <w:rPr>
                <w:rFonts w:cs="Arial"/>
                <w:sz w:val="18"/>
                <w:szCs w:val="18"/>
              </w:rPr>
              <w:t xml:space="preserve">– </w:t>
            </w:r>
            <w:r w:rsidR="008023CA" w:rsidRPr="00C54136">
              <w:rPr>
                <w:rFonts w:cs="Arial"/>
                <w:b w:val="0"/>
                <w:sz w:val="18"/>
                <w:szCs w:val="18"/>
              </w:rPr>
              <w:t>DDPS – Manutenção de Canteiro</w:t>
            </w:r>
          </w:p>
        </w:tc>
      </w:tr>
      <w:tr w:rsidR="00025EB4" w:rsidRPr="00D936D5" w:rsidTr="00B63626">
        <w:trPr>
          <w:trHeight w:val="3741"/>
        </w:trPr>
        <w:tc>
          <w:tcPr>
            <w:tcW w:w="4961" w:type="dxa"/>
            <w:vAlign w:val="center"/>
          </w:tcPr>
          <w:p w:rsidR="00025EB4" w:rsidRPr="00D936D5" w:rsidRDefault="00CD3EB2" w:rsidP="00B63626">
            <w:pPr>
              <w:jc w:val="center"/>
              <w:rPr>
                <w:b/>
              </w:rPr>
            </w:pPr>
            <w:r>
              <w:rPr>
                <w:noProof/>
                <w:sz w:val="18"/>
                <w:szCs w:val="18"/>
                <w:lang w:eastAsia="pt-BR"/>
              </w:rPr>
              <w:drawing>
                <wp:inline distT="0" distB="0" distL="0" distR="0" wp14:anchorId="0A3FC8E7" wp14:editId="4C0AEF6E">
                  <wp:extent cx="2850077" cy="2040141"/>
                  <wp:effectExtent l="19050" t="19050" r="26670" b="17780"/>
                  <wp:docPr id="7" name="Imagem 3" descr="M:\10-SESMT\10-3-SEGURANÇA TRABALHO\2017\02 - RELATÓRIOS\2.1 - RELATÓRIOS DE INVESTIGAÇÃO - ACIDENTES E INCIDENTES\06-JUNHO\S00001-00-14-IA-0031-17 -5 -ODIRLEY GOMES BARBOSA\DDPS 23-06-17 (6)-1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:\10-SESMT\10-3-SEGURANÇA TRABALHO\2017\02 - RELATÓRIOS\2.1 - RELATÓRIOS DE INVESTIGAÇÃO - ACIDENTES E INCIDENTES\06-JUNHO\S00001-00-14-IA-0031-17 -5 -ODIRLEY GOMES BARBOSA\DDPS 23-06-17 (6)-1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061560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025EB4" w:rsidRPr="00D936D5" w:rsidRDefault="00025EB4" w:rsidP="00B63626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025EB4" w:rsidRPr="00D936D5" w:rsidRDefault="00CD3EB2" w:rsidP="00B63626">
            <w:pPr>
              <w:jc w:val="center"/>
              <w:rPr>
                <w:b/>
              </w:rPr>
            </w:pPr>
            <w:r>
              <w:rPr>
                <w:noProof/>
                <w:sz w:val="18"/>
                <w:szCs w:val="18"/>
                <w:lang w:eastAsia="pt-BR"/>
              </w:rPr>
              <w:drawing>
                <wp:inline distT="0" distB="0" distL="0" distR="0" wp14:anchorId="5A901A90" wp14:editId="6557EAB7">
                  <wp:extent cx="2832000" cy="2124000"/>
                  <wp:effectExtent l="19050" t="19050" r="26035" b="10160"/>
                  <wp:docPr id="14" name="Imagem 10" descr="M:\10-SESMT\10-3-SEGURANÇA TRABALHO\2017\03 - GESTÃO DE TREINAMENTOS\04-IMAGENS TREINAMENTOS\12- DIREÇÃO DEFENSIVA\21.06.17 - DIREÇÃO DEFENSIVA\DSC004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M:\10-SESMT\10-3-SEGURANÇA TRABALHO\2017\03 - GESTÃO DE TREINAMENTOS\04-IMAGENS TREINAMENTOS\12- DIREÇÃO DEFENSIVA\21.06.17 - DIREÇÃO DEFENSIVA\DSC004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000" cy="21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5EB4" w:rsidRPr="00D936D5" w:rsidTr="00B63626">
        <w:trPr>
          <w:trHeight w:val="55"/>
        </w:trPr>
        <w:tc>
          <w:tcPr>
            <w:tcW w:w="4961" w:type="dxa"/>
            <w:vAlign w:val="center"/>
          </w:tcPr>
          <w:p w:rsidR="00025EB4" w:rsidRPr="00D936D5" w:rsidRDefault="001A0908" w:rsidP="001A0908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31</w:t>
            </w:r>
            <w:r w:rsidR="00025EB4" w:rsidRPr="00267D68">
              <w:rPr>
                <w:rFonts w:cs="Arial"/>
                <w:sz w:val="18"/>
                <w:szCs w:val="18"/>
              </w:rPr>
              <w:t xml:space="preserve"> –</w:t>
            </w:r>
            <w:r w:rsidR="00025EB4">
              <w:rPr>
                <w:rFonts w:cs="Arial"/>
                <w:b w:val="0"/>
                <w:sz w:val="18"/>
                <w:szCs w:val="18"/>
              </w:rPr>
              <w:t xml:space="preserve"> </w:t>
            </w:r>
            <w:r w:rsidR="008023CA">
              <w:rPr>
                <w:rFonts w:cs="Arial"/>
                <w:b w:val="0"/>
                <w:sz w:val="18"/>
                <w:szCs w:val="18"/>
              </w:rPr>
              <w:t>Equipe de Montagem Conduto</w:t>
            </w:r>
          </w:p>
        </w:tc>
        <w:tc>
          <w:tcPr>
            <w:tcW w:w="283" w:type="dxa"/>
            <w:vAlign w:val="center"/>
          </w:tcPr>
          <w:p w:rsidR="00025EB4" w:rsidRPr="00D936D5" w:rsidRDefault="00025EB4" w:rsidP="00B63626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025EB4" w:rsidRPr="00D936D5" w:rsidRDefault="001A0908" w:rsidP="001A0908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32</w:t>
            </w:r>
            <w:r w:rsidR="00025EB4" w:rsidRPr="00267D68">
              <w:rPr>
                <w:rFonts w:cs="Arial"/>
                <w:sz w:val="18"/>
                <w:szCs w:val="18"/>
              </w:rPr>
              <w:t xml:space="preserve"> –</w:t>
            </w:r>
            <w:r w:rsidR="00025EB4" w:rsidRPr="00267D68">
              <w:rPr>
                <w:rFonts w:cs="Arial"/>
                <w:b w:val="0"/>
                <w:sz w:val="18"/>
                <w:szCs w:val="18"/>
              </w:rPr>
              <w:t xml:space="preserve"> </w:t>
            </w:r>
            <w:r w:rsidR="008023CA">
              <w:rPr>
                <w:rFonts w:cs="Arial"/>
                <w:b w:val="0"/>
                <w:sz w:val="18"/>
                <w:szCs w:val="18"/>
              </w:rPr>
              <w:t>Treinamento de Direção Defensiva – 1ª turma</w:t>
            </w:r>
          </w:p>
        </w:tc>
      </w:tr>
      <w:tr w:rsidR="00025EB4" w:rsidRPr="00D936D5" w:rsidTr="00B63626">
        <w:trPr>
          <w:trHeight w:val="4045"/>
        </w:trPr>
        <w:tc>
          <w:tcPr>
            <w:tcW w:w="4961" w:type="dxa"/>
            <w:vAlign w:val="center"/>
          </w:tcPr>
          <w:p w:rsidR="00025EB4" w:rsidRPr="00D936D5" w:rsidRDefault="00CD3EB2" w:rsidP="00B63626">
            <w:pPr>
              <w:jc w:val="center"/>
              <w:rPr>
                <w:b/>
              </w:rPr>
            </w:pPr>
            <w:r>
              <w:rPr>
                <w:noProof/>
                <w:sz w:val="18"/>
                <w:szCs w:val="18"/>
                <w:lang w:eastAsia="pt-BR"/>
              </w:rPr>
              <w:drawing>
                <wp:inline distT="0" distB="0" distL="0" distR="0" wp14:anchorId="78D4579A" wp14:editId="0531A915">
                  <wp:extent cx="2880000" cy="2160000"/>
                  <wp:effectExtent l="19050" t="19050" r="15875" b="12065"/>
                  <wp:docPr id="11" name="Imagem 8" descr="M:\10-SESMT\10-3-SEGURANÇA TRABALHO\2017\03 - GESTÃO DE TREINAMENTOS\04-IMAGENS TREINAMENTOS\07-NR-34 TRABALHO A QUENTE\CMBM\JUNHO - 2017\16.06.17\DSC004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M:\10-SESMT\10-3-SEGURANÇA TRABALHO\2017\03 - GESTÃO DE TREINAMENTOS\04-IMAGENS TREINAMENTOS\07-NR-34 TRABALHO A QUENTE\CMBM\JUNHO - 2017\16.06.17\DSC004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025EB4" w:rsidRPr="00D936D5" w:rsidRDefault="00025EB4" w:rsidP="00B63626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025EB4" w:rsidRPr="00CD3EB2" w:rsidRDefault="00CD3EB2" w:rsidP="00CD3EB2">
            <w:pPr>
              <w:jc w:val="center"/>
            </w:pPr>
            <w:r>
              <w:rPr>
                <w:noProof/>
                <w:sz w:val="18"/>
                <w:szCs w:val="18"/>
                <w:lang w:eastAsia="pt-BR"/>
              </w:rPr>
              <w:drawing>
                <wp:inline distT="0" distB="0" distL="0" distR="0" wp14:anchorId="5D3040F3" wp14:editId="1F389E92">
                  <wp:extent cx="2880000" cy="2160000"/>
                  <wp:effectExtent l="19050" t="19050" r="15875" b="12065"/>
                  <wp:docPr id="12" name="Imagem 9" descr="M:\10-SESMT\10-3-SEGURANÇA TRABALHO\2017\03 - GESTÃO DE TREINAMENTOS\04-IMAGENS TREINAMENTOS\12- DIREÇÃO DEFENSIVA\14.06.17 - DIREÇÃO DEFENSIVA\DSC004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M:\10-SESMT\10-3-SEGURANÇA TRABALHO\2017\03 - GESTÃO DE TREINAMENTOS\04-IMAGENS TREINAMENTOS\12- DIREÇÃO DEFENSIVA\14.06.17 - DIREÇÃO DEFENSIVA\DSC004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5EB4" w:rsidRPr="00D936D5" w:rsidTr="00B63626">
        <w:tc>
          <w:tcPr>
            <w:tcW w:w="4961" w:type="dxa"/>
            <w:vAlign w:val="center"/>
          </w:tcPr>
          <w:p w:rsidR="00025EB4" w:rsidRPr="004B3340" w:rsidRDefault="001A0908" w:rsidP="001A0908">
            <w:pPr>
              <w:pStyle w:val="TtulosdeQuadroseFiguras"/>
              <w:jc w:val="left"/>
              <w:rPr>
                <w:b w:val="0"/>
              </w:rPr>
            </w:pPr>
            <w:r>
              <w:rPr>
                <w:rFonts w:cs="Arial"/>
                <w:sz w:val="18"/>
                <w:szCs w:val="18"/>
              </w:rPr>
              <w:t>Figura 33</w:t>
            </w:r>
            <w:r w:rsidR="00025EB4" w:rsidRPr="00267D68">
              <w:rPr>
                <w:rFonts w:cs="Arial"/>
                <w:sz w:val="18"/>
                <w:szCs w:val="18"/>
              </w:rPr>
              <w:t xml:space="preserve"> </w:t>
            </w:r>
            <w:r w:rsidR="00025EB4">
              <w:rPr>
                <w:rFonts w:cs="Arial"/>
                <w:sz w:val="18"/>
                <w:szCs w:val="18"/>
              </w:rPr>
              <w:t xml:space="preserve">– </w:t>
            </w:r>
            <w:r w:rsidR="008023CA" w:rsidRPr="00C54136">
              <w:rPr>
                <w:rFonts w:cs="Arial"/>
                <w:b w:val="0"/>
                <w:sz w:val="18"/>
                <w:szCs w:val="18"/>
              </w:rPr>
              <w:t xml:space="preserve">Treinamento NR 34 – </w:t>
            </w:r>
            <w:proofErr w:type="gramStart"/>
            <w:r w:rsidR="008023CA" w:rsidRPr="00C54136">
              <w:rPr>
                <w:rFonts w:cs="Arial"/>
                <w:b w:val="0"/>
                <w:sz w:val="18"/>
                <w:szCs w:val="18"/>
              </w:rPr>
              <w:t>Trabalho</w:t>
            </w:r>
            <w:proofErr w:type="gramEnd"/>
            <w:r w:rsidR="008023CA" w:rsidRPr="00C54136">
              <w:rPr>
                <w:rFonts w:cs="Arial"/>
                <w:b w:val="0"/>
                <w:sz w:val="18"/>
                <w:szCs w:val="18"/>
              </w:rPr>
              <w:t xml:space="preserve"> a Quente</w:t>
            </w:r>
          </w:p>
        </w:tc>
        <w:tc>
          <w:tcPr>
            <w:tcW w:w="283" w:type="dxa"/>
            <w:vAlign w:val="center"/>
          </w:tcPr>
          <w:p w:rsidR="00025EB4" w:rsidRPr="00D936D5" w:rsidRDefault="00025EB4" w:rsidP="00B63626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025EB4" w:rsidRPr="00D936D5" w:rsidRDefault="001A0908" w:rsidP="001A0908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34</w:t>
            </w:r>
            <w:r w:rsidR="00025EB4" w:rsidRPr="00267D68">
              <w:rPr>
                <w:rFonts w:cs="Arial"/>
                <w:sz w:val="18"/>
                <w:szCs w:val="18"/>
              </w:rPr>
              <w:t xml:space="preserve"> – </w:t>
            </w:r>
            <w:r w:rsidR="008023CA" w:rsidRPr="00C54136">
              <w:rPr>
                <w:rFonts w:cs="Arial"/>
                <w:b w:val="0"/>
                <w:sz w:val="18"/>
                <w:szCs w:val="18"/>
              </w:rPr>
              <w:t>Treinamento Direção Defensiva – 2ª turma</w:t>
            </w:r>
          </w:p>
        </w:tc>
      </w:tr>
      <w:tr w:rsidR="00025EB4" w:rsidRPr="00D936D5" w:rsidTr="00B63626">
        <w:trPr>
          <w:trHeight w:val="3833"/>
        </w:trPr>
        <w:tc>
          <w:tcPr>
            <w:tcW w:w="4961" w:type="dxa"/>
            <w:vAlign w:val="center"/>
          </w:tcPr>
          <w:p w:rsidR="00025EB4" w:rsidRPr="00D936D5" w:rsidRDefault="00025EB4" w:rsidP="00B63626">
            <w:pPr>
              <w:jc w:val="center"/>
              <w:rPr>
                <w:b/>
              </w:rPr>
            </w:pPr>
            <w:r w:rsidRPr="00D936D5">
              <w:rPr>
                <w:b/>
              </w:rPr>
              <w:lastRenderedPageBreak/>
              <w:br w:type="page"/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>
              <w:t xml:space="preserve"> </w:t>
            </w:r>
            <w:r w:rsidR="00CD3EB2" w:rsidRPr="00196104">
              <w:rPr>
                <w:noProof/>
                <w:sz w:val="18"/>
                <w:szCs w:val="18"/>
                <w:lang w:eastAsia="pt-BR"/>
              </w:rPr>
              <w:drawing>
                <wp:inline distT="0" distB="0" distL="0" distR="0" wp14:anchorId="5A27F6EB" wp14:editId="4A3871D5">
                  <wp:extent cx="2879999" cy="2160000"/>
                  <wp:effectExtent l="19050" t="19050" r="15875" b="12065"/>
                  <wp:docPr id="70" name="Imagem 1" descr="M:\10-SESMT\10-3-SEGURANÇA TRABALHO\2017\03 - GESTÃO DE TREINAMENTOS\04-IMAGENS TREINAMENTOS\01-NR-18- INTEGRAÇÃO\CMBM\06 - JUNHO\22.06.17\DSC004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:\10-SESMT\10-3-SEGURANÇA TRABALHO\2017\03 - GESTÃO DE TREINAMENTOS\04-IMAGENS TREINAMENTOS\01-NR-18- INTEGRAÇÃO\CMBM\06 - JUNHO\22.06.17\DSC004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999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025EB4" w:rsidRPr="00D936D5" w:rsidRDefault="00025EB4" w:rsidP="00B63626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025EB4" w:rsidRPr="00D936D5" w:rsidRDefault="00CD3EB2" w:rsidP="00B63626">
            <w:pPr>
              <w:jc w:val="center"/>
              <w:rPr>
                <w:b/>
              </w:rPr>
            </w:pPr>
            <w:r w:rsidRPr="00196104">
              <w:rPr>
                <w:noProof/>
                <w:sz w:val="18"/>
                <w:szCs w:val="18"/>
                <w:lang w:eastAsia="pt-BR"/>
              </w:rPr>
              <w:drawing>
                <wp:inline distT="0" distB="0" distL="0" distR="0" wp14:anchorId="7273D7C3" wp14:editId="61293672">
                  <wp:extent cx="3075709" cy="2026969"/>
                  <wp:effectExtent l="19050" t="19050" r="10795" b="11430"/>
                  <wp:docPr id="71" name="Imagem 11" descr="M:\10-SESMT\10-3-SEGURANÇA TRABALHO\2017\03 - GESTÃO DE TREINAMENTOS\04-IMAGENS TREINAMENTOS\03-NR-35\20170413_1322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M:\10-SESMT\10-3-SEGURANÇA TRABALHO\2017\03 - GESTÃO DE TREINAMENTOS\04-IMAGENS TREINAMENTOS\03-NR-35\20170413_1322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001" cy="202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5EB4" w:rsidRPr="00D936D5" w:rsidTr="00B63626">
        <w:trPr>
          <w:trHeight w:val="287"/>
        </w:trPr>
        <w:tc>
          <w:tcPr>
            <w:tcW w:w="4961" w:type="dxa"/>
            <w:vAlign w:val="center"/>
          </w:tcPr>
          <w:p w:rsidR="00025EB4" w:rsidRPr="00D936D5" w:rsidRDefault="001A0908" w:rsidP="001A0908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35</w:t>
            </w:r>
            <w:r w:rsidR="00025EB4" w:rsidRPr="00267D68">
              <w:rPr>
                <w:rFonts w:cs="Arial"/>
                <w:sz w:val="18"/>
                <w:szCs w:val="18"/>
              </w:rPr>
              <w:t xml:space="preserve"> </w:t>
            </w:r>
            <w:r w:rsidR="00025EB4" w:rsidRPr="00C54136">
              <w:rPr>
                <w:rFonts w:cs="Arial"/>
                <w:b w:val="0"/>
                <w:sz w:val="18"/>
                <w:szCs w:val="18"/>
              </w:rPr>
              <w:t xml:space="preserve">– </w:t>
            </w:r>
            <w:r w:rsidR="008023CA" w:rsidRPr="00C54136">
              <w:rPr>
                <w:rFonts w:cs="Arial"/>
                <w:b w:val="0"/>
                <w:sz w:val="18"/>
                <w:szCs w:val="18"/>
              </w:rPr>
              <w:t>Integração de novos funcionários</w:t>
            </w:r>
          </w:p>
        </w:tc>
        <w:tc>
          <w:tcPr>
            <w:tcW w:w="283" w:type="dxa"/>
            <w:vAlign w:val="center"/>
          </w:tcPr>
          <w:p w:rsidR="00025EB4" w:rsidRPr="00D936D5" w:rsidRDefault="00025EB4" w:rsidP="00B63626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025EB4" w:rsidRPr="00D936D5" w:rsidRDefault="001A0908" w:rsidP="001A0908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36</w:t>
            </w:r>
            <w:r w:rsidR="00025EB4" w:rsidRPr="00267D68">
              <w:rPr>
                <w:rFonts w:cs="Arial"/>
                <w:sz w:val="18"/>
                <w:szCs w:val="18"/>
              </w:rPr>
              <w:t xml:space="preserve"> </w:t>
            </w:r>
            <w:r w:rsidR="00025EB4">
              <w:rPr>
                <w:rFonts w:cs="Arial"/>
                <w:sz w:val="18"/>
                <w:szCs w:val="18"/>
              </w:rPr>
              <w:t xml:space="preserve">– </w:t>
            </w:r>
            <w:r w:rsidR="008023CA" w:rsidRPr="00C54136">
              <w:rPr>
                <w:rFonts w:cs="Arial"/>
                <w:b w:val="0"/>
                <w:sz w:val="18"/>
                <w:szCs w:val="18"/>
              </w:rPr>
              <w:t xml:space="preserve">Treinamento Prático </w:t>
            </w:r>
            <w:r w:rsidR="00E72614">
              <w:rPr>
                <w:rFonts w:cs="Arial"/>
                <w:b w:val="0"/>
                <w:sz w:val="18"/>
                <w:szCs w:val="18"/>
              </w:rPr>
              <w:t>de</w:t>
            </w:r>
            <w:r w:rsidR="00E72614" w:rsidRPr="00C54136">
              <w:rPr>
                <w:rFonts w:cs="Arial"/>
                <w:b w:val="0"/>
                <w:sz w:val="18"/>
                <w:szCs w:val="18"/>
              </w:rPr>
              <w:t xml:space="preserve"> Trabalho</w:t>
            </w:r>
            <w:r w:rsidR="008023CA" w:rsidRPr="00C54136">
              <w:rPr>
                <w:rFonts w:cs="Arial"/>
                <w:b w:val="0"/>
                <w:sz w:val="18"/>
                <w:szCs w:val="18"/>
              </w:rPr>
              <w:t xml:space="preserve"> em Altura</w:t>
            </w:r>
          </w:p>
        </w:tc>
      </w:tr>
      <w:tr w:rsidR="00025EB4" w:rsidRPr="00D936D5" w:rsidTr="00B63626">
        <w:trPr>
          <w:trHeight w:val="3741"/>
        </w:trPr>
        <w:tc>
          <w:tcPr>
            <w:tcW w:w="4961" w:type="dxa"/>
            <w:vAlign w:val="center"/>
          </w:tcPr>
          <w:p w:rsidR="00025EB4" w:rsidRPr="00D936D5" w:rsidRDefault="00CD3EB2" w:rsidP="00B63626">
            <w:pPr>
              <w:jc w:val="center"/>
              <w:rPr>
                <w:b/>
              </w:rPr>
            </w:pPr>
            <w:r w:rsidRPr="00196104">
              <w:rPr>
                <w:noProof/>
                <w:sz w:val="18"/>
                <w:szCs w:val="18"/>
                <w:lang w:eastAsia="pt-BR"/>
              </w:rPr>
              <w:drawing>
                <wp:inline distT="0" distB="0" distL="0" distR="0" wp14:anchorId="051A8EC1" wp14:editId="66E345B2">
                  <wp:extent cx="2880000" cy="2160000"/>
                  <wp:effectExtent l="19050" t="19050" r="15875" b="12065"/>
                  <wp:docPr id="73" name="Imagem 3" descr="M:\10-SESMT\10-3-SEGURANÇA TRABALHO\2017\03 - GESTÃO DE TREINAMENTOS\04-IMAGENS TREINAMENTOS\02-NR-35 RECICLAGEM\CMBM\JUNHO -17\08.06.17\DSC003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:\10-SESMT\10-3-SEGURANÇA TRABALHO\2017\03 - GESTÃO DE TREINAMENTOS\04-IMAGENS TREINAMENTOS\02-NR-35 RECICLAGEM\CMBM\JUNHO -17\08.06.17\DSC003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vAlign w:val="center"/>
          </w:tcPr>
          <w:p w:rsidR="00025EB4" w:rsidRPr="00D936D5" w:rsidRDefault="00025EB4" w:rsidP="00B63626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025EB4" w:rsidRPr="00D936D5" w:rsidRDefault="00CD3EB2" w:rsidP="00B63626">
            <w:pPr>
              <w:jc w:val="center"/>
              <w:rPr>
                <w:b/>
              </w:rPr>
            </w:pPr>
            <w:r w:rsidRPr="00196104">
              <w:rPr>
                <w:noProof/>
                <w:sz w:val="18"/>
                <w:szCs w:val="18"/>
                <w:lang w:eastAsia="pt-BR"/>
              </w:rPr>
              <w:drawing>
                <wp:inline distT="0" distB="0" distL="0" distR="0" wp14:anchorId="37F5B7B9" wp14:editId="689609EC">
                  <wp:extent cx="2880000" cy="2160000"/>
                  <wp:effectExtent l="19050" t="19050" r="15875" b="12065"/>
                  <wp:docPr id="74" name="Imagem 4" descr="M:\10-SESMT\10-3-SEGURANÇA TRABALHO\2017\03 - GESTÃO DE TREINAMENTOS\04-IMAGENS TREINAMENTOS\04-NR-33-ESPAÇO CONFINADO RECICLAGEM\CMBM\06 - JUNHO\DSC005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:\10-SESMT\10-3-SEGURANÇA TRABALHO\2017\03 - GESTÃO DE TREINAMENTOS\04-IMAGENS TREINAMENTOS\04-NR-33-ESPAÇO CONFINADO RECICLAGEM\CMBM\06 - JUNHO\DSC005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5EB4" w:rsidRPr="00D936D5" w:rsidTr="00B63626">
        <w:trPr>
          <w:trHeight w:val="55"/>
        </w:trPr>
        <w:tc>
          <w:tcPr>
            <w:tcW w:w="4961" w:type="dxa"/>
            <w:vAlign w:val="center"/>
          </w:tcPr>
          <w:p w:rsidR="00025EB4" w:rsidRPr="00D936D5" w:rsidRDefault="001A0908" w:rsidP="001A0908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37</w:t>
            </w:r>
            <w:r w:rsidR="00025EB4" w:rsidRPr="00267D68">
              <w:rPr>
                <w:rFonts w:cs="Arial"/>
                <w:sz w:val="18"/>
                <w:szCs w:val="18"/>
              </w:rPr>
              <w:t xml:space="preserve"> –</w:t>
            </w:r>
            <w:r w:rsidR="008023CA">
              <w:rPr>
                <w:rFonts w:cs="Arial"/>
                <w:sz w:val="18"/>
                <w:szCs w:val="18"/>
              </w:rPr>
              <w:t xml:space="preserve"> </w:t>
            </w:r>
            <w:r w:rsidR="008023CA" w:rsidRPr="00C54136">
              <w:rPr>
                <w:rFonts w:cs="Arial"/>
                <w:b w:val="0"/>
                <w:sz w:val="18"/>
                <w:szCs w:val="18"/>
              </w:rPr>
              <w:t>Treinamento Teórico de Trabalho em Altura</w:t>
            </w:r>
          </w:p>
        </w:tc>
        <w:tc>
          <w:tcPr>
            <w:tcW w:w="283" w:type="dxa"/>
            <w:vAlign w:val="center"/>
          </w:tcPr>
          <w:p w:rsidR="00025EB4" w:rsidRPr="00D936D5" w:rsidRDefault="00025EB4" w:rsidP="00B63626">
            <w:pPr>
              <w:jc w:val="center"/>
              <w:rPr>
                <w:b/>
              </w:rPr>
            </w:pPr>
          </w:p>
        </w:tc>
        <w:tc>
          <w:tcPr>
            <w:tcW w:w="5212" w:type="dxa"/>
            <w:vAlign w:val="center"/>
          </w:tcPr>
          <w:p w:rsidR="00025EB4" w:rsidRPr="00D936D5" w:rsidRDefault="001A0908" w:rsidP="001A0908">
            <w:pPr>
              <w:pStyle w:val="TtulosdeQuadroseFiguras"/>
              <w:jc w:val="left"/>
            </w:pPr>
            <w:r>
              <w:rPr>
                <w:rFonts w:cs="Arial"/>
                <w:sz w:val="18"/>
                <w:szCs w:val="18"/>
              </w:rPr>
              <w:t>Figura 38</w:t>
            </w:r>
            <w:r w:rsidR="00025EB4" w:rsidRPr="00267D68">
              <w:rPr>
                <w:rFonts w:cs="Arial"/>
                <w:sz w:val="18"/>
                <w:szCs w:val="18"/>
              </w:rPr>
              <w:t xml:space="preserve"> –</w:t>
            </w:r>
            <w:r w:rsidR="008023CA">
              <w:rPr>
                <w:rFonts w:cs="Arial"/>
                <w:sz w:val="18"/>
                <w:szCs w:val="18"/>
              </w:rPr>
              <w:t xml:space="preserve"> </w:t>
            </w:r>
            <w:r w:rsidR="008023CA" w:rsidRPr="00C54136">
              <w:rPr>
                <w:rFonts w:cs="Arial"/>
                <w:b w:val="0"/>
                <w:sz w:val="18"/>
                <w:szCs w:val="18"/>
              </w:rPr>
              <w:t>Treinamento Espaço Confinado</w:t>
            </w:r>
          </w:p>
        </w:tc>
      </w:tr>
    </w:tbl>
    <w:p w:rsidR="00025EB4" w:rsidRDefault="00025EB4" w:rsidP="00025EB4">
      <w:pPr>
        <w:spacing w:line="240" w:lineRule="auto"/>
        <w:rPr>
          <w:b/>
        </w:rPr>
      </w:pPr>
    </w:p>
    <w:p w:rsidR="009E0DC2" w:rsidRDefault="009E0DC2" w:rsidP="009E0DC2">
      <w:pPr>
        <w:pStyle w:val="PargrafodaLista"/>
        <w:numPr>
          <w:ilvl w:val="0"/>
          <w:numId w:val="13"/>
        </w:numPr>
        <w:spacing w:line="240" w:lineRule="auto"/>
        <w:rPr>
          <w:b/>
        </w:rPr>
      </w:pPr>
      <w:r>
        <w:rPr>
          <w:b/>
        </w:rPr>
        <w:t>ISOLUX/JATOBÁ</w:t>
      </w:r>
    </w:p>
    <w:p w:rsidR="009E0DC2" w:rsidRDefault="009E0DC2" w:rsidP="009E0DC2">
      <w:pPr>
        <w:spacing w:line="240" w:lineRule="auto"/>
        <w:rPr>
          <w:b/>
        </w:rPr>
      </w:pPr>
    </w:p>
    <w:tbl>
      <w:tblPr>
        <w:tblStyle w:val="Tabelacomgrade"/>
        <w:tblW w:w="10491" w:type="dxa"/>
        <w:tblInd w:w="-885" w:type="dxa"/>
        <w:tblLayout w:type="fixed"/>
        <w:tblCellMar>
          <w:top w:w="85" w:type="dxa"/>
          <w:bottom w:w="85" w:type="dxa"/>
        </w:tblCellMar>
        <w:tblLook w:val="04A0" w:firstRow="1" w:lastRow="0" w:firstColumn="1" w:lastColumn="0" w:noHBand="0" w:noVBand="1"/>
      </w:tblPr>
      <w:tblGrid>
        <w:gridCol w:w="4962"/>
        <w:gridCol w:w="284"/>
        <w:gridCol w:w="5245"/>
      </w:tblGrid>
      <w:tr w:rsidR="009E0DC2" w:rsidRPr="002742C8" w:rsidTr="009E0DC2">
        <w:trPr>
          <w:trHeight w:val="3024"/>
        </w:trPr>
        <w:tc>
          <w:tcPr>
            <w:tcW w:w="4962" w:type="dxa"/>
            <w:vAlign w:val="center"/>
          </w:tcPr>
          <w:p w:rsidR="009E0DC2" w:rsidRPr="002742C8" w:rsidRDefault="009E0DC2" w:rsidP="007E7579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noProof/>
                <w:sz w:val="18"/>
                <w:szCs w:val="18"/>
                <w:lang w:eastAsia="pt-BR"/>
              </w:rPr>
              <w:drawing>
                <wp:inline distT="0" distB="0" distL="0" distR="0" wp14:anchorId="3C2BA409" wp14:editId="7140AFE1">
                  <wp:extent cx="2880000" cy="2160000"/>
                  <wp:effectExtent l="0" t="0" r="0" b="0"/>
                  <wp:docPr id="3" name="Imagem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7950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vAlign w:val="center"/>
          </w:tcPr>
          <w:p w:rsidR="009E0DC2" w:rsidRPr="002742C8" w:rsidRDefault="009E0DC2" w:rsidP="007E7579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245" w:type="dxa"/>
            <w:vAlign w:val="center"/>
          </w:tcPr>
          <w:p w:rsidR="009E0DC2" w:rsidRDefault="009E0DC2" w:rsidP="007E7579">
            <w:pPr>
              <w:jc w:val="center"/>
              <w:rPr>
                <w:rFonts w:cs="Arial"/>
                <w:sz w:val="18"/>
                <w:szCs w:val="18"/>
              </w:rPr>
            </w:pPr>
          </w:p>
          <w:p w:rsidR="009E0DC2" w:rsidRPr="001E10EF" w:rsidRDefault="009E0DC2" w:rsidP="009E0DC2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noProof/>
                <w:sz w:val="18"/>
                <w:szCs w:val="18"/>
                <w:lang w:eastAsia="pt-BR"/>
              </w:rPr>
              <w:drawing>
                <wp:inline distT="0" distB="0" distL="0" distR="0" wp14:anchorId="59A836EF" wp14:editId="255053C1">
                  <wp:extent cx="2880000" cy="2160000"/>
                  <wp:effectExtent l="0" t="0" r="0" b="0"/>
                  <wp:docPr id="8" name="Imagem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7949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0DC2" w:rsidRPr="001E10EF" w:rsidRDefault="009E0DC2" w:rsidP="007E7579">
            <w:pPr>
              <w:rPr>
                <w:rFonts w:cs="Arial"/>
                <w:sz w:val="18"/>
                <w:szCs w:val="18"/>
              </w:rPr>
            </w:pPr>
          </w:p>
          <w:p w:rsidR="009E0DC2" w:rsidRPr="001E10EF" w:rsidRDefault="009E0DC2" w:rsidP="007E7579">
            <w:pPr>
              <w:rPr>
                <w:rFonts w:cs="Arial"/>
                <w:sz w:val="18"/>
                <w:szCs w:val="18"/>
              </w:rPr>
            </w:pPr>
          </w:p>
        </w:tc>
      </w:tr>
      <w:tr w:rsidR="009E0DC2" w:rsidRPr="002742C8" w:rsidTr="009E0DC2">
        <w:trPr>
          <w:trHeight w:val="390"/>
        </w:trPr>
        <w:tc>
          <w:tcPr>
            <w:tcW w:w="4962" w:type="dxa"/>
            <w:vAlign w:val="center"/>
          </w:tcPr>
          <w:p w:rsidR="009E0DC2" w:rsidRPr="002742C8" w:rsidRDefault="009E0DC2" w:rsidP="00FA65E9">
            <w:pPr>
              <w:jc w:val="left"/>
              <w:rPr>
                <w:rFonts w:cs="Arial"/>
                <w:sz w:val="18"/>
                <w:szCs w:val="18"/>
                <w:highlight w:val="cyan"/>
              </w:rPr>
            </w:pPr>
            <w:r w:rsidRPr="00FA65E9">
              <w:rPr>
                <w:rFonts w:cs="Arial"/>
                <w:b/>
                <w:sz w:val="18"/>
                <w:szCs w:val="18"/>
              </w:rPr>
              <w:t>Figura 39 –</w:t>
            </w:r>
            <w:r>
              <w:rPr>
                <w:rFonts w:cs="Arial"/>
                <w:sz w:val="18"/>
                <w:szCs w:val="18"/>
              </w:rPr>
              <w:t xml:space="preserve"> TDSMS – Canteiro Central – Outubro/17</w:t>
            </w:r>
          </w:p>
        </w:tc>
        <w:tc>
          <w:tcPr>
            <w:tcW w:w="284" w:type="dxa"/>
            <w:vAlign w:val="center"/>
          </w:tcPr>
          <w:p w:rsidR="009E0DC2" w:rsidRPr="002742C8" w:rsidRDefault="009E0DC2" w:rsidP="007E7579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245" w:type="dxa"/>
            <w:vAlign w:val="center"/>
          </w:tcPr>
          <w:p w:rsidR="009E0DC2" w:rsidRPr="002742C8" w:rsidRDefault="009E0DC2" w:rsidP="007E7579">
            <w:pPr>
              <w:rPr>
                <w:rFonts w:cs="Arial"/>
                <w:sz w:val="18"/>
                <w:szCs w:val="18"/>
                <w:highlight w:val="cyan"/>
              </w:rPr>
            </w:pPr>
            <w:r w:rsidRPr="00FA65E9">
              <w:rPr>
                <w:rFonts w:cs="Arial"/>
                <w:b/>
                <w:sz w:val="18"/>
                <w:szCs w:val="18"/>
              </w:rPr>
              <w:t>Figura 40 –</w:t>
            </w:r>
            <w:r>
              <w:rPr>
                <w:rFonts w:cs="Arial"/>
                <w:sz w:val="18"/>
                <w:szCs w:val="18"/>
              </w:rPr>
              <w:t xml:space="preserve"> TDSMS Canteiro Central – Outubro/17</w:t>
            </w:r>
          </w:p>
        </w:tc>
      </w:tr>
      <w:tr w:rsidR="009E0DC2" w:rsidRPr="002742C8" w:rsidTr="009E0DC2">
        <w:trPr>
          <w:trHeight w:val="3235"/>
        </w:trPr>
        <w:tc>
          <w:tcPr>
            <w:tcW w:w="4962" w:type="dxa"/>
            <w:vAlign w:val="center"/>
          </w:tcPr>
          <w:p w:rsidR="009E0DC2" w:rsidRPr="002742C8" w:rsidRDefault="009E0DC2" w:rsidP="007E7579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noProof/>
                <w:sz w:val="18"/>
                <w:szCs w:val="18"/>
                <w:lang w:eastAsia="pt-BR"/>
              </w:rPr>
              <w:lastRenderedPageBreak/>
              <w:drawing>
                <wp:inline distT="0" distB="0" distL="0" distR="0" wp14:anchorId="4556F60B" wp14:editId="3429EB79">
                  <wp:extent cx="2880000" cy="2160000"/>
                  <wp:effectExtent l="0" t="0" r="0" b="0"/>
                  <wp:docPr id="5" name="Imagem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7956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vAlign w:val="center"/>
          </w:tcPr>
          <w:p w:rsidR="009E0DC2" w:rsidRPr="002742C8" w:rsidRDefault="009E0DC2" w:rsidP="007E7579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245" w:type="dxa"/>
            <w:vAlign w:val="center"/>
          </w:tcPr>
          <w:p w:rsidR="009E0DC2" w:rsidRPr="002742C8" w:rsidRDefault="009E0DC2" w:rsidP="007E7579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noProof/>
                <w:sz w:val="18"/>
                <w:szCs w:val="18"/>
                <w:lang w:eastAsia="pt-BR"/>
              </w:rPr>
              <w:drawing>
                <wp:inline distT="0" distB="0" distL="0" distR="0" wp14:anchorId="473B54E0" wp14:editId="4A33FFFF">
                  <wp:extent cx="2880000" cy="2160000"/>
                  <wp:effectExtent l="0" t="0" r="0" b="0"/>
                  <wp:docPr id="9" name="Imagem 9" descr="C:\Users\eliane.marques\AppData\Local\Microsoft\Windows\Temporary Internet Files\Content.Outlook\Y1ZMXJ75\IMG_6186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liane.marques\AppData\Local\Microsoft\Windows\Temporary Internet Files\Content.Outlook\Y1ZMXJ75\IMG_61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0DC2" w:rsidRPr="002742C8" w:rsidTr="009E0DC2">
        <w:trPr>
          <w:trHeight w:val="632"/>
        </w:trPr>
        <w:tc>
          <w:tcPr>
            <w:tcW w:w="4962" w:type="dxa"/>
            <w:vAlign w:val="center"/>
          </w:tcPr>
          <w:p w:rsidR="009E0DC2" w:rsidRPr="002742C8" w:rsidRDefault="009E0DC2" w:rsidP="007E7579">
            <w:pPr>
              <w:rPr>
                <w:rFonts w:cs="Arial"/>
                <w:sz w:val="18"/>
                <w:szCs w:val="18"/>
                <w:highlight w:val="cyan"/>
              </w:rPr>
            </w:pPr>
            <w:r w:rsidRPr="00FA65E9">
              <w:rPr>
                <w:rFonts w:cs="Arial"/>
                <w:b/>
                <w:sz w:val="18"/>
                <w:szCs w:val="18"/>
              </w:rPr>
              <w:t>Figura 41 –</w:t>
            </w:r>
            <w:r>
              <w:rPr>
                <w:rFonts w:cs="Arial"/>
                <w:sz w:val="18"/>
                <w:szCs w:val="18"/>
              </w:rPr>
              <w:t xml:space="preserve"> TDSMS – Área de vivência – Outubro/17</w:t>
            </w:r>
            <w:r w:rsidRPr="002742C8">
              <w:rPr>
                <w:rFonts w:cs="Arial"/>
                <w:sz w:val="18"/>
                <w:szCs w:val="18"/>
              </w:rPr>
              <w:t>.</w:t>
            </w:r>
          </w:p>
        </w:tc>
        <w:tc>
          <w:tcPr>
            <w:tcW w:w="284" w:type="dxa"/>
            <w:vAlign w:val="center"/>
          </w:tcPr>
          <w:p w:rsidR="009E0DC2" w:rsidRPr="002742C8" w:rsidRDefault="009E0DC2" w:rsidP="007E7579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245" w:type="dxa"/>
            <w:vAlign w:val="center"/>
          </w:tcPr>
          <w:p w:rsidR="009E0DC2" w:rsidRPr="002742C8" w:rsidRDefault="009E0DC2" w:rsidP="007E7579">
            <w:pPr>
              <w:rPr>
                <w:rFonts w:cs="Arial"/>
                <w:sz w:val="18"/>
                <w:szCs w:val="18"/>
                <w:highlight w:val="cyan"/>
              </w:rPr>
            </w:pPr>
            <w:r w:rsidRPr="00FA65E9">
              <w:rPr>
                <w:rFonts w:cs="Arial"/>
                <w:b/>
                <w:sz w:val="18"/>
                <w:szCs w:val="18"/>
              </w:rPr>
              <w:t>Figura 42 –</w:t>
            </w:r>
            <w:r>
              <w:rPr>
                <w:rFonts w:cs="Arial"/>
                <w:sz w:val="18"/>
                <w:szCs w:val="18"/>
              </w:rPr>
              <w:t xml:space="preserve"> TDSMS</w:t>
            </w:r>
            <w:proofErr w:type="gramStart"/>
            <w:r>
              <w:rPr>
                <w:rFonts w:cs="Arial"/>
                <w:sz w:val="18"/>
                <w:szCs w:val="18"/>
              </w:rPr>
              <w:t xml:space="preserve">  </w:t>
            </w:r>
            <w:proofErr w:type="gramEnd"/>
            <w:r>
              <w:rPr>
                <w:rFonts w:cs="Arial"/>
                <w:sz w:val="18"/>
                <w:szCs w:val="18"/>
              </w:rPr>
              <w:t>sobre coleta seletiva com distribuição de folders para as equipes – Novembro/17</w:t>
            </w:r>
          </w:p>
        </w:tc>
      </w:tr>
      <w:tr w:rsidR="009E0DC2" w:rsidRPr="002742C8" w:rsidTr="009E0DC2">
        <w:trPr>
          <w:trHeight w:val="2968"/>
        </w:trPr>
        <w:tc>
          <w:tcPr>
            <w:tcW w:w="4962" w:type="dxa"/>
            <w:vAlign w:val="center"/>
          </w:tcPr>
          <w:p w:rsidR="009E0DC2" w:rsidRPr="002742C8" w:rsidRDefault="009E0DC2" w:rsidP="007E7579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noProof/>
                <w:sz w:val="18"/>
                <w:szCs w:val="18"/>
                <w:lang w:eastAsia="pt-BR"/>
              </w:rPr>
              <w:drawing>
                <wp:inline distT="0" distB="0" distL="0" distR="0" wp14:anchorId="16166C57" wp14:editId="75470B70">
                  <wp:extent cx="2880000" cy="2160000"/>
                  <wp:effectExtent l="0" t="0" r="0" b="0"/>
                  <wp:docPr id="10" name="Imagem 10" descr="C:\Users\eliane.marques\AppData\Local\Microsoft\Windows\Temporary Internet Files\Content.Outlook\Y1ZMXJ75\IMG_6187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liane.marques\AppData\Local\Microsoft\Windows\Temporary Internet Files\Content.Outlook\Y1ZMXJ75\IMG_61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vAlign w:val="center"/>
          </w:tcPr>
          <w:p w:rsidR="009E0DC2" w:rsidRPr="002742C8" w:rsidRDefault="009E0DC2" w:rsidP="007E7579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245" w:type="dxa"/>
            <w:vAlign w:val="center"/>
          </w:tcPr>
          <w:p w:rsidR="009E0DC2" w:rsidRPr="002742C8" w:rsidRDefault="009E0DC2" w:rsidP="007E7579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noProof/>
                <w:sz w:val="18"/>
                <w:szCs w:val="18"/>
                <w:lang w:eastAsia="pt-BR"/>
              </w:rPr>
              <w:drawing>
                <wp:inline distT="0" distB="0" distL="0" distR="0" wp14:anchorId="418EAC9E" wp14:editId="1980F6A7">
                  <wp:extent cx="2880000" cy="2160000"/>
                  <wp:effectExtent l="0" t="0" r="0" b="0"/>
                  <wp:docPr id="13" name="Imagem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9376.JPG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0DC2" w:rsidRPr="002742C8" w:rsidTr="009E0DC2">
        <w:trPr>
          <w:trHeight w:val="362"/>
        </w:trPr>
        <w:tc>
          <w:tcPr>
            <w:tcW w:w="4962" w:type="dxa"/>
            <w:vAlign w:val="center"/>
          </w:tcPr>
          <w:p w:rsidR="009E0DC2" w:rsidRPr="002742C8" w:rsidRDefault="009E0DC2" w:rsidP="007E7579">
            <w:pPr>
              <w:rPr>
                <w:rFonts w:cs="Arial"/>
                <w:sz w:val="18"/>
                <w:szCs w:val="18"/>
                <w:highlight w:val="cyan"/>
              </w:rPr>
            </w:pPr>
            <w:r w:rsidRPr="00FA65E9">
              <w:rPr>
                <w:rFonts w:cs="Arial"/>
                <w:b/>
                <w:sz w:val="18"/>
                <w:szCs w:val="18"/>
              </w:rPr>
              <w:t>Figura 43 –</w:t>
            </w:r>
            <w:r>
              <w:t xml:space="preserve"> </w:t>
            </w:r>
            <w:r w:rsidRPr="00803B7C">
              <w:rPr>
                <w:rFonts w:cs="Arial"/>
                <w:sz w:val="18"/>
                <w:szCs w:val="18"/>
              </w:rPr>
              <w:t>TDSMS</w:t>
            </w:r>
            <w:bookmarkStart w:id="5" w:name="_GoBack"/>
            <w:bookmarkEnd w:id="5"/>
            <w:r w:rsidR="001270AA" w:rsidRPr="00803B7C">
              <w:rPr>
                <w:rFonts w:cs="Arial"/>
                <w:sz w:val="18"/>
                <w:szCs w:val="18"/>
              </w:rPr>
              <w:t xml:space="preserve"> </w:t>
            </w:r>
            <w:r w:rsidRPr="00803B7C">
              <w:rPr>
                <w:rFonts w:cs="Arial"/>
                <w:sz w:val="18"/>
                <w:szCs w:val="18"/>
              </w:rPr>
              <w:t>sobre coleta seletiva com distribuição de folders para as equipes – Novembro/17</w:t>
            </w:r>
          </w:p>
        </w:tc>
        <w:tc>
          <w:tcPr>
            <w:tcW w:w="284" w:type="dxa"/>
            <w:vAlign w:val="center"/>
          </w:tcPr>
          <w:p w:rsidR="009E0DC2" w:rsidRPr="002742C8" w:rsidRDefault="009E0DC2" w:rsidP="007E7579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245" w:type="dxa"/>
            <w:vAlign w:val="center"/>
          </w:tcPr>
          <w:p w:rsidR="009E0DC2" w:rsidRPr="002742C8" w:rsidRDefault="009E0DC2" w:rsidP="007E7579">
            <w:pPr>
              <w:rPr>
                <w:rFonts w:cs="Arial"/>
                <w:sz w:val="18"/>
                <w:szCs w:val="18"/>
                <w:highlight w:val="cyan"/>
              </w:rPr>
            </w:pPr>
            <w:r w:rsidRPr="00FA65E9">
              <w:rPr>
                <w:rFonts w:cs="Arial"/>
                <w:b/>
                <w:sz w:val="18"/>
                <w:szCs w:val="18"/>
              </w:rPr>
              <w:t>Figura 44 –</w:t>
            </w:r>
            <w:r>
              <w:rPr>
                <w:rFonts w:cs="Arial"/>
                <w:sz w:val="18"/>
                <w:szCs w:val="18"/>
              </w:rPr>
              <w:t xml:space="preserve"> TDSMS sobre coleta seletiva – Dezembro/17</w:t>
            </w:r>
          </w:p>
        </w:tc>
      </w:tr>
    </w:tbl>
    <w:p w:rsidR="009E0DC2" w:rsidRPr="009E0DC2" w:rsidRDefault="009E0DC2" w:rsidP="009E0DC2">
      <w:pPr>
        <w:spacing w:line="240" w:lineRule="auto"/>
        <w:rPr>
          <w:b/>
        </w:rPr>
      </w:pPr>
    </w:p>
    <w:sectPr w:rsidR="009E0DC2" w:rsidRPr="009E0DC2" w:rsidSect="00D672C8">
      <w:headerReference w:type="default" r:id="rId55"/>
      <w:footerReference w:type="default" r:id="rId56"/>
      <w:pgSz w:w="11906" w:h="16838" w:code="9"/>
      <w:pgMar w:top="2269" w:right="1701" w:bottom="568" w:left="1701" w:header="426" w:footer="46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616A" w:rsidRDefault="00C6616A" w:rsidP="00415B33">
      <w:pPr>
        <w:spacing w:line="240" w:lineRule="auto"/>
      </w:pPr>
      <w:r>
        <w:separator/>
      </w:r>
    </w:p>
    <w:p w:rsidR="00C6616A" w:rsidRDefault="00C6616A"/>
    <w:p w:rsidR="00C6616A" w:rsidRDefault="00C6616A"/>
  </w:endnote>
  <w:endnote w:type="continuationSeparator" w:id="0">
    <w:p w:rsidR="00C6616A" w:rsidRDefault="00C6616A" w:rsidP="00415B33">
      <w:pPr>
        <w:spacing w:line="240" w:lineRule="auto"/>
      </w:pPr>
      <w:r>
        <w:continuationSeparator/>
      </w:r>
    </w:p>
    <w:p w:rsidR="00C6616A" w:rsidRDefault="00C6616A"/>
    <w:p w:rsidR="00C6616A" w:rsidRDefault="00C6616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1DBC" w:rsidRPr="00A52CA5" w:rsidRDefault="00C6616A">
    <w:pPr>
      <w:pStyle w:val="Rodap"/>
      <w:jc w:val="right"/>
      <w:rPr>
        <w:sz w:val="18"/>
        <w:szCs w:val="18"/>
      </w:rPr>
    </w:pPr>
    <w:sdt>
      <w:sdtPr>
        <w:rPr>
          <w:sz w:val="18"/>
          <w:szCs w:val="18"/>
        </w:rPr>
        <w:id w:val="-1087850866"/>
        <w:docPartObj>
          <w:docPartGallery w:val="Page Numbers (Bottom of Page)"/>
          <w:docPartUnique/>
        </w:docPartObj>
      </w:sdtPr>
      <w:sdtEndPr/>
      <w:sdtContent>
        <w:r w:rsidR="00EC1DBC">
          <w:rPr>
            <w:sz w:val="18"/>
            <w:szCs w:val="18"/>
          </w:rPr>
          <w:t>Anexo Fotográfico Pag-</w:t>
        </w:r>
        <w:r w:rsidR="00EC1DBC" w:rsidRPr="00A52CA5">
          <w:rPr>
            <w:sz w:val="18"/>
            <w:szCs w:val="18"/>
          </w:rPr>
          <w:fldChar w:fldCharType="begin"/>
        </w:r>
        <w:r w:rsidR="00EC1DBC" w:rsidRPr="00A52CA5">
          <w:rPr>
            <w:sz w:val="18"/>
            <w:szCs w:val="18"/>
          </w:rPr>
          <w:instrText>PAGE   \* MERGEFORMAT</w:instrText>
        </w:r>
        <w:r w:rsidR="00EC1DBC" w:rsidRPr="00A52CA5">
          <w:rPr>
            <w:sz w:val="18"/>
            <w:szCs w:val="18"/>
          </w:rPr>
          <w:fldChar w:fldCharType="separate"/>
        </w:r>
        <w:r w:rsidR="001270AA">
          <w:rPr>
            <w:noProof/>
            <w:sz w:val="18"/>
            <w:szCs w:val="18"/>
          </w:rPr>
          <w:t>8</w:t>
        </w:r>
        <w:r w:rsidR="00EC1DBC" w:rsidRPr="00A52CA5">
          <w:rPr>
            <w:sz w:val="18"/>
            <w:szCs w:val="1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616A" w:rsidRDefault="00C6616A" w:rsidP="00415B33">
      <w:pPr>
        <w:spacing w:line="240" w:lineRule="auto"/>
      </w:pPr>
      <w:r>
        <w:separator/>
      </w:r>
    </w:p>
    <w:p w:rsidR="00C6616A" w:rsidRDefault="00C6616A"/>
    <w:p w:rsidR="00C6616A" w:rsidRDefault="00C6616A"/>
  </w:footnote>
  <w:footnote w:type="continuationSeparator" w:id="0">
    <w:p w:rsidR="00C6616A" w:rsidRDefault="00C6616A" w:rsidP="00415B33">
      <w:pPr>
        <w:spacing w:line="240" w:lineRule="auto"/>
      </w:pPr>
      <w:r>
        <w:continuationSeparator/>
      </w:r>
    </w:p>
    <w:p w:rsidR="00C6616A" w:rsidRDefault="00C6616A"/>
    <w:p w:rsidR="00C6616A" w:rsidRDefault="00C6616A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1DBC" w:rsidRDefault="00025EB4" w:rsidP="006D64F8">
    <w:pPr>
      <w:pStyle w:val="Cabealho"/>
      <w:jc w:val="center"/>
    </w:pPr>
    <w:r>
      <w:rPr>
        <w:noProof/>
        <w:lang w:eastAsia="pt-BR"/>
      </w:rPr>
      <w:drawing>
        <wp:inline distT="0" distB="0" distL="0" distR="0" wp14:anchorId="4D8891FD" wp14:editId="0B556630">
          <wp:extent cx="1572768" cy="504000"/>
          <wp:effectExtent l="0" t="0" r="0" b="0"/>
          <wp:docPr id="26" name="Imagem 6" descr="Nova Logo_Horizontal_Colo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6" descr="Nova Logo_Horizontal_Color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2768" cy="504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86DC5"/>
    <w:multiLevelType w:val="hybridMultilevel"/>
    <w:tmpl w:val="D00CEC6C"/>
    <w:lvl w:ilvl="0" w:tplc="9646A1E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u w:color="FF000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63F5D1B"/>
    <w:multiLevelType w:val="multilevel"/>
    <w:tmpl w:val="DDEA0EB8"/>
    <w:lvl w:ilvl="0">
      <w:start w:val="2"/>
      <w:numFmt w:val="decimal"/>
      <w:pStyle w:val="Ttulo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Ttulo2"/>
      <w:lvlText w:val="%1.%2."/>
      <w:lvlJc w:val="left"/>
      <w:pPr>
        <w:ind w:left="432" w:hanging="432"/>
      </w:pPr>
      <w:rPr>
        <w:rFonts w:hint="default"/>
        <w:color w:val="auto"/>
      </w:r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Ttulo4"/>
      <w:lvlText w:val="%1.%2.%3.%4."/>
      <w:lvlJc w:val="left"/>
      <w:pPr>
        <w:ind w:left="789" w:hanging="648"/>
      </w:pPr>
      <w:rPr>
        <w:rFonts w:hint="default"/>
      </w:rPr>
    </w:lvl>
    <w:lvl w:ilvl="4">
      <w:start w:val="1"/>
      <w:numFmt w:val="decimal"/>
      <w:pStyle w:val="Ttulo5"/>
      <w:lvlText w:val="%1.%2.%3.%4.%5."/>
      <w:lvlJc w:val="left"/>
      <w:pPr>
        <w:ind w:left="2232" w:hanging="7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2CE461FD"/>
    <w:multiLevelType w:val="hybridMultilevel"/>
    <w:tmpl w:val="7A349F2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85A1A2C"/>
    <w:multiLevelType w:val="hybridMultilevel"/>
    <w:tmpl w:val="20223A26"/>
    <w:lvl w:ilvl="0" w:tplc="3E384532">
      <w:start w:val="1"/>
      <w:numFmt w:val="decimal"/>
      <w:lvlText w:val="%1."/>
      <w:lvlJc w:val="left"/>
      <w:pPr>
        <w:ind w:left="58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07" w:hanging="360"/>
      </w:pPr>
    </w:lvl>
    <w:lvl w:ilvl="2" w:tplc="0416001B" w:tentative="1">
      <w:start w:val="1"/>
      <w:numFmt w:val="lowerRoman"/>
      <w:lvlText w:val="%3."/>
      <w:lvlJc w:val="right"/>
      <w:pPr>
        <w:ind w:left="2027" w:hanging="180"/>
      </w:pPr>
    </w:lvl>
    <w:lvl w:ilvl="3" w:tplc="0416000F" w:tentative="1">
      <w:start w:val="1"/>
      <w:numFmt w:val="decimal"/>
      <w:lvlText w:val="%4."/>
      <w:lvlJc w:val="left"/>
      <w:pPr>
        <w:ind w:left="2747" w:hanging="360"/>
      </w:pPr>
    </w:lvl>
    <w:lvl w:ilvl="4" w:tplc="04160019" w:tentative="1">
      <w:start w:val="1"/>
      <w:numFmt w:val="lowerLetter"/>
      <w:lvlText w:val="%5."/>
      <w:lvlJc w:val="left"/>
      <w:pPr>
        <w:ind w:left="3467" w:hanging="360"/>
      </w:pPr>
    </w:lvl>
    <w:lvl w:ilvl="5" w:tplc="0416001B" w:tentative="1">
      <w:start w:val="1"/>
      <w:numFmt w:val="lowerRoman"/>
      <w:lvlText w:val="%6."/>
      <w:lvlJc w:val="right"/>
      <w:pPr>
        <w:ind w:left="4187" w:hanging="180"/>
      </w:pPr>
    </w:lvl>
    <w:lvl w:ilvl="6" w:tplc="0416000F" w:tentative="1">
      <w:start w:val="1"/>
      <w:numFmt w:val="decimal"/>
      <w:lvlText w:val="%7."/>
      <w:lvlJc w:val="left"/>
      <w:pPr>
        <w:ind w:left="4907" w:hanging="360"/>
      </w:pPr>
    </w:lvl>
    <w:lvl w:ilvl="7" w:tplc="04160019" w:tentative="1">
      <w:start w:val="1"/>
      <w:numFmt w:val="lowerLetter"/>
      <w:lvlText w:val="%8."/>
      <w:lvlJc w:val="left"/>
      <w:pPr>
        <w:ind w:left="5627" w:hanging="360"/>
      </w:pPr>
    </w:lvl>
    <w:lvl w:ilvl="8" w:tplc="0416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4">
    <w:nsid w:val="6C2512DB"/>
    <w:multiLevelType w:val="hybridMultilevel"/>
    <w:tmpl w:val="69EC1C6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1"/>
    <w:lvlOverride w:ilvl="0">
      <w:startOverride w:val="5"/>
    </w:lvlOverride>
    <w:lvlOverride w:ilvl="1">
      <w:startOverride w:val="1"/>
    </w:lvlOverride>
    <w:lvlOverride w:ilvl="2">
      <w:startOverride w:val="6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1"/>
  </w:num>
  <w:num w:numId="8">
    <w:abstractNumId w:val="1"/>
  </w:num>
  <w:num w:numId="9">
    <w:abstractNumId w:val="1"/>
    <w:lvlOverride w:ilvl="0">
      <w:startOverride w:val="5"/>
    </w:lvlOverride>
    <w:lvlOverride w:ilvl="1">
      <w:startOverride w:val="3"/>
    </w:lvlOverride>
    <w:lvlOverride w:ilvl="2">
      <w:startOverride w:val="19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1"/>
    <w:lvlOverride w:ilvl="0">
      <w:startOverride w:val="5"/>
    </w:lvlOverride>
    <w:lvlOverride w:ilvl="1">
      <w:startOverride w:val="2"/>
    </w:lvlOverride>
    <w:lvlOverride w:ilvl="2">
      <w:startOverride w:val="19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33EC"/>
    <w:rsid w:val="00012284"/>
    <w:rsid w:val="000133A9"/>
    <w:rsid w:val="000138A2"/>
    <w:rsid w:val="00020FF8"/>
    <w:rsid w:val="0002168A"/>
    <w:rsid w:val="00025EB4"/>
    <w:rsid w:val="00031821"/>
    <w:rsid w:val="0003485D"/>
    <w:rsid w:val="0003766E"/>
    <w:rsid w:val="00045EAF"/>
    <w:rsid w:val="00046AE5"/>
    <w:rsid w:val="00047326"/>
    <w:rsid w:val="00051767"/>
    <w:rsid w:val="0005426B"/>
    <w:rsid w:val="0006412B"/>
    <w:rsid w:val="000650ED"/>
    <w:rsid w:val="00065418"/>
    <w:rsid w:val="0006550A"/>
    <w:rsid w:val="00066EA5"/>
    <w:rsid w:val="00071AC4"/>
    <w:rsid w:val="0007450E"/>
    <w:rsid w:val="000751E8"/>
    <w:rsid w:val="00077CA9"/>
    <w:rsid w:val="00077EB3"/>
    <w:rsid w:val="000908D9"/>
    <w:rsid w:val="00090E57"/>
    <w:rsid w:val="00092F9D"/>
    <w:rsid w:val="000A07BC"/>
    <w:rsid w:val="000A111B"/>
    <w:rsid w:val="000A15D2"/>
    <w:rsid w:val="000A5B3A"/>
    <w:rsid w:val="000A6D35"/>
    <w:rsid w:val="000B559D"/>
    <w:rsid w:val="000B6250"/>
    <w:rsid w:val="000B6A9A"/>
    <w:rsid w:val="000C504D"/>
    <w:rsid w:val="000C5610"/>
    <w:rsid w:val="000D22F6"/>
    <w:rsid w:val="000D4394"/>
    <w:rsid w:val="000D5855"/>
    <w:rsid w:val="000D672C"/>
    <w:rsid w:val="000D759A"/>
    <w:rsid w:val="000D75C5"/>
    <w:rsid w:val="000E0630"/>
    <w:rsid w:val="000E2916"/>
    <w:rsid w:val="000E43EE"/>
    <w:rsid w:val="000E4511"/>
    <w:rsid w:val="000E4D5A"/>
    <w:rsid w:val="000E73D6"/>
    <w:rsid w:val="000F0164"/>
    <w:rsid w:val="000F1D21"/>
    <w:rsid w:val="00102C08"/>
    <w:rsid w:val="00103E13"/>
    <w:rsid w:val="0011296A"/>
    <w:rsid w:val="001143B2"/>
    <w:rsid w:val="001148CF"/>
    <w:rsid w:val="0012571E"/>
    <w:rsid w:val="001270AA"/>
    <w:rsid w:val="00134262"/>
    <w:rsid w:val="00135913"/>
    <w:rsid w:val="00142B79"/>
    <w:rsid w:val="001507D4"/>
    <w:rsid w:val="0015734B"/>
    <w:rsid w:val="00157E6B"/>
    <w:rsid w:val="00160EBA"/>
    <w:rsid w:val="00177CAE"/>
    <w:rsid w:val="00192984"/>
    <w:rsid w:val="001A0908"/>
    <w:rsid w:val="001A0AFF"/>
    <w:rsid w:val="001A5EFE"/>
    <w:rsid w:val="001B1059"/>
    <w:rsid w:val="001B3BC6"/>
    <w:rsid w:val="001C5D94"/>
    <w:rsid w:val="001D7711"/>
    <w:rsid w:val="001E38FA"/>
    <w:rsid w:val="001E7887"/>
    <w:rsid w:val="001F1B4A"/>
    <w:rsid w:val="001F2326"/>
    <w:rsid w:val="001F304F"/>
    <w:rsid w:val="001F4A97"/>
    <w:rsid w:val="001F67C1"/>
    <w:rsid w:val="001F7AD5"/>
    <w:rsid w:val="00203628"/>
    <w:rsid w:val="0020781B"/>
    <w:rsid w:val="0021228D"/>
    <w:rsid w:val="00212CC4"/>
    <w:rsid w:val="00212D29"/>
    <w:rsid w:val="0022189A"/>
    <w:rsid w:val="00223B64"/>
    <w:rsid w:val="00232E1F"/>
    <w:rsid w:val="002330A3"/>
    <w:rsid w:val="002345A7"/>
    <w:rsid w:val="00237B21"/>
    <w:rsid w:val="00244067"/>
    <w:rsid w:val="00263C12"/>
    <w:rsid w:val="00264312"/>
    <w:rsid w:val="002674C1"/>
    <w:rsid w:val="00271BC0"/>
    <w:rsid w:val="002720CB"/>
    <w:rsid w:val="0027229F"/>
    <w:rsid w:val="00280828"/>
    <w:rsid w:val="002911AF"/>
    <w:rsid w:val="00293142"/>
    <w:rsid w:val="002935F5"/>
    <w:rsid w:val="00293815"/>
    <w:rsid w:val="0029386A"/>
    <w:rsid w:val="002A27FF"/>
    <w:rsid w:val="002A2AE3"/>
    <w:rsid w:val="002B085B"/>
    <w:rsid w:val="002C2A5D"/>
    <w:rsid w:val="002C7C22"/>
    <w:rsid w:val="002D1728"/>
    <w:rsid w:val="002D34A9"/>
    <w:rsid w:val="002E34C6"/>
    <w:rsid w:val="002E5B73"/>
    <w:rsid w:val="00302BDF"/>
    <w:rsid w:val="00303C89"/>
    <w:rsid w:val="00305C30"/>
    <w:rsid w:val="00310C63"/>
    <w:rsid w:val="00311814"/>
    <w:rsid w:val="00316315"/>
    <w:rsid w:val="00320B30"/>
    <w:rsid w:val="0032343D"/>
    <w:rsid w:val="00330090"/>
    <w:rsid w:val="0033739C"/>
    <w:rsid w:val="003404C8"/>
    <w:rsid w:val="00343942"/>
    <w:rsid w:val="00351D4D"/>
    <w:rsid w:val="003569C0"/>
    <w:rsid w:val="003710DC"/>
    <w:rsid w:val="00377114"/>
    <w:rsid w:val="00377F82"/>
    <w:rsid w:val="00382B93"/>
    <w:rsid w:val="00391253"/>
    <w:rsid w:val="003918D8"/>
    <w:rsid w:val="00391E67"/>
    <w:rsid w:val="0039567B"/>
    <w:rsid w:val="0039599F"/>
    <w:rsid w:val="003A114A"/>
    <w:rsid w:val="003A4B87"/>
    <w:rsid w:val="003B76C5"/>
    <w:rsid w:val="003C1FB0"/>
    <w:rsid w:val="003C7A73"/>
    <w:rsid w:val="003C7F94"/>
    <w:rsid w:val="003D1790"/>
    <w:rsid w:val="003D7A3E"/>
    <w:rsid w:val="003E0AEC"/>
    <w:rsid w:val="003E36EB"/>
    <w:rsid w:val="003E4B7C"/>
    <w:rsid w:val="003E5D86"/>
    <w:rsid w:val="003F0A58"/>
    <w:rsid w:val="003F4227"/>
    <w:rsid w:val="003F6519"/>
    <w:rsid w:val="004001BF"/>
    <w:rsid w:val="0040780F"/>
    <w:rsid w:val="00411A42"/>
    <w:rsid w:val="00415558"/>
    <w:rsid w:val="00415B33"/>
    <w:rsid w:val="004245FA"/>
    <w:rsid w:val="0043045A"/>
    <w:rsid w:val="00431318"/>
    <w:rsid w:val="0043510D"/>
    <w:rsid w:val="004410EB"/>
    <w:rsid w:val="00447AF3"/>
    <w:rsid w:val="00450137"/>
    <w:rsid w:val="00455AE8"/>
    <w:rsid w:val="004571F6"/>
    <w:rsid w:val="00457FB7"/>
    <w:rsid w:val="00464AA7"/>
    <w:rsid w:val="00465E41"/>
    <w:rsid w:val="0047253A"/>
    <w:rsid w:val="00496B77"/>
    <w:rsid w:val="004A174F"/>
    <w:rsid w:val="004B1938"/>
    <w:rsid w:val="004B3340"/>
    <w:rsid w:val="004C6B2A"/>
    <w:rsid w:val="004D1A00"/>
    <w:rsid w:val="004D747D"/>
    <w:rsid w:val="004D779F"/>
    <w:rsid w:val="004F3470"/>
    <w:rsid w:val="004F6D06"/>
    <w:rsid w:val="00500C9C"/>
    <w:rsid w:val="00504431"/>
    <w:rsid w:val="005045A8"/>
    <w:rsid w:val="0050627C"/>
    <w:rsid w:val="00510CB1"/>
    <w:rsid w:val="00513548"/>
    <w:rsid w:val="00513756"/>
    <w:rsid w:val="005144D7"/>
    <w:rsid w:val="0051599C"/>
    <w:rsid w:val="00520264"/>
    <w:rsid w:val="0052072A"/>
    <w:rsid w:val="00543D7C"/>
    <w:rsid w:val="00544933"/>
    <w:rsid w:val="0054525F"/>
    <w:rsid w:val="005665B6"/>
    <w:rsid w:val="005732ED"/>
    <w:rsid w:val="00573909"/>
    <w:rsid w:val="005755F0"/>
    <w:rsid w:val="00586912"/>
    <w:rsid w:val="00597AB7"/>
    <w:rsid w:val="005A2068"/>
    <w:rsid w:val="005A6C82"/>
    <w:rsid w:val="005B0824"/>
    <w:rsid w:val="005B0C18"/>
    <w:rsid w:val="005B12D1"/>
    <w:rsid w:val="005B144F"/>
    <w:rsid w:val="005C14C4"/>
    <w:rsid w:val="005C29C6"/>
    <w:rsid w:val="005C29FA"/>
    <w:rsid w:val="005C63DB"/>
    <w:rsid w:val="005C7AF3"/>
    <w:rsid w:val="005D26D5"/>
    <w:rsid w:val="005D411A"/>
    <w:rsid w:val="005D4584"/>
    <w:rsid w:val="005D4B40"/>
    <w:rsid w:val="005D7AAD"/>
    <w:rsid w:val="005E09C9"/>
    <w:rsid w:val="005E1942"/>
    <w:rsid w:val="005E52F5"/>
    <w:rsid w:val="005F61C5"/>
    <w:rsid w:val="00602A68"/>
    <w:rsid w:val="006105B0"/>
    <w:rsid w:val="006112DC"/>
    <w:rsid w:val="00622791"/>
    <w:rsid w:val="00623F40"/>
    <w:rsid w:val="00631FDC"/>
    <w:rsid w:val="0064096D"/>
    <w:rsid w:val="00642030"/>
    <w:rsid w:val="00646BF1"/>
    <w:rsid w:val="00647AB8"/>
    <w:rsid w:val="00651674"/>
    <w:rsid w:val="00657C23"/>
    <w:rsid w:val="00671FEA"/>
    <w:rsid w:val="006735C6"/>
    <w:rsid w:val="00675877"/>
    <w:rsid w:val="00685AE7"/>
    <w:rsid w:val="00690493"/>
    <w:rsid w:val="00692028"/>
    <w:rsid w:val="00697648"/>
    <w:rsid w:val="006A1249"/>
    <w:rsid w:val="006A5DBD"/>
    <w:rsid w:val="006A6A2B"/>
    <w:rsid w:val="006B4826"/>
    <w:rsid w:val="006B57D4"/>
    <w:rsid w:val="006C36B1"/>
    <w:rsid w:val="006C6026"/>
    <w:rsid w:val="006D64F8"/>
    <w:rsid w:val="006E0134"/>
    <w:rsid w:val="006E553F"/>
    <w:rsid w:val="00700335"/>
    <w:rsid w:val="00700AEB"/>
    <w:rsid w:val="0071015C"/>
    <w:rsid w:val="00712388"/>
    <w:rsid w:val="00714C45"/>
    <w:rsid w:val="00730144"/>
    <w:rsid w:val="00731209"/>
    <w:rsid w:val="007320A6"/>
    <w:rsid w:val="00734273"/>
    <w:rsid w:val="00735E35"/>
    <w:rsid w:val="0074449A"/>
    <w:rsid w:val="00746F3B"/>
    <w:rsid w:val="00750803"/>
    <w:rsid w:val="007525EE"/>
    <w:rsid w:val="00757540"/>
    <w:rsid w:val="00770511"/>
    <w:rsid w:val="007723C0"/>
    <w:rsid w:val="0077669A"/>
    <w:rsid w:val="00780767"/>
    <w:rsid w:val="00780FD7"/>
    <w:rsid w:val="00781BF5"/>
    <w:rsid w:val="00781F78"/>
    <w:rsid w:val="00786771"/>
    <w:rsid w:val="007A1357"/>
    <w:rsid w:val="007A2BFD"/>
    <w:rsid w:val="007A3EEE"/>
    <w:rsid w:val="007A45DD"/>
    <w:rsid w:val="007A71F6"/>
    <w:rsid w:val="007B15EF"/>
    <w:rsid w:val="007B260D"/>
    <w:rsid w:val="007B2D1E"/>
    <w:rsid w:val="007B523E"/>
    <w:rsid w:val="007C76A4"/>
    <w:rsid w:val="007D60A9"/>
    <w:rsid w:val="007F4189"/>
    <w:rsid w:val="007F57E5"/>
    <w:rsid w:val="008023CA"/>
    <w:rsid w:val="008065A2"/>
    <w:rsid w:val="00810A47"/>
    <w:rsid w:val="00815655"/>
    <w:rsid w:val="0081569F"/>
    <w:rsid w:val="00815A8D"/>
    <w:rsid w:val="00820B73"/>
    <w:rsid w:val="00823C63"/>
    <w:rsid w:val="00841252"/>
    <w:rsid w:val="00846FA7"/>
    <w:rsid w:val="008516FF"/>
    <w:rsid w:val="00854EFC"/>
    <w:rsid w:val="00856BE0"/>
    <w:rsid w:val="00865A19"/>
    <w:rsid w:val="00870B90"/>
    <w:rsid w:val="0087198A"/>
    <w:rsid w:val="008763F2"/>
    <w:rsid w:val="00876BB4"/>
    <w:rsid w:val="008802DB"/>
    <w:rsid w:val="008849B4"/>
    <w:rsid w:val="0088714F"/>
    <w:rsid w:val="00894EEB"/>
    <w:rsid w:val="008A04D8"/>
    <w:rsid w:val="008B5FA4"/>
    <w:rsid w:val="008B7A50"/>
    <w:rsid w:val="008C5127"/>
    <w:rsid w:val="008D0882"/>
    <w:rsid w:val="008D1C7F"/>
    <w:rsid w:val="008D1CF7"/>
    <w:rsid w:val="008E3430"/>
    <w:rsid w:val="008E3EB9"/>
    <w:rsid w:val="008E63D5"/>
    <w:rsid w:val="008F185D"/>
    <w:rsid w:val="008F45D0"/>
    <w:rsid w:val="008F700E"/>
    <w:rsid w:val="008F7BA4"/>
    <w:rsid w:val="00902DAB"/>
    <w:rsid w:val="00914056"/>
    <w:rsid w:val="009147D1"/>
    <w:rsid w:val="00917EA1"/>
    <w:rsid w:val="00922EA1"/>
    <w:rsid w:val="00931EDE"/>
    <w:rsid w:val="009339DE"/>
    <w:rsid w:val="00933A29"/>
    <w:rsid w:val="0094640E"/>
    <w:rsid w:val="00946EF1"/>
    <w:rsid w:val="00953777"/>
    <w:rsid w:val="00954909"/>
    <w:rsid w:val="00956788"/>
    <w:rsid w:val="00962B4F"/>
    <w:rsid w:val="00964887"/>
    <w:rsid w:val="009705E0"/>
    <w:rsid w:val="00986094"/>
    <w:rsid w:val="0098609A"/>
    <w:rsid w:val="00987A42"/>
    <w:rsid w:val="00992591"/>
    <w:rsid w:val="009A3000"/>
    <w:rsid w:val="009A4585"/>
    <w:rsid w:val="009A738C"/>
    <w:rsid w:val="009B4FB6"/>
    <w:rsid w:val="009B69D4"/>
    <w:rsid w:val="009C2257"/>
    <w:rsid w:val="009C6D92"/>
    <w:rsid w:val="009D329C"/>
    <w:rsid w:val="009D44BC"/>
    <w:rsid w:val="009D6111"/>
    <w:rsid w:val="009D661B"/>
    <w:rsid w:val="009D6B99"/>
    <w:rsid w:val="009E0DC2"/>
    <w:rsid w:val="009E14EC"/>
    <w:rsid w:val="009E2233"/>
    <w:rsid w:val="009E735D"/>
    <w:rsid w:val="009F2DE1"/>
    <w:rsid w:val="00A13808"/>
    <w:rsid w:val="00A14D55"/>
    <w:rsid w:val="00A162C4"/>
    <w:rsid w:val="00A237F9"/>
    <w:rsid w:val="00A23FDF"/>
    <w:rsid w:val="00A35720"/>
    <w:rsid w:val="00A363EF"/>
    <w:rsid w:val="00A37134"/>
    <w:rsid w:val="00A37AD0"/>
    <w:rsid w:val="00A40997"/>
    <w:rsid w:val="00A47C78"/>
    <w:rsid w:val="00A502D6"/>
    <w:rsid w:val="00A50CA2"/>
    <w:rsid w:val="00A52CA5"/>
    <w:rsid w:val="00A54585"/>
    <w:rsid w:val="00A61B1F"/>
    <w:rsid w:val="00A63223"/>
    <w:rsid w:val="00A866B9"/>
    <w:rsid w:val="00A960F2"/>
    <w:rsid w:val="00AA09A8"/>
    <w:rsid w:val="00AA0E36"/>
    <w:rsid w:val="00AB05A4"/>
    <w:rsid w:val="00AB4D3E"/>
    <w:rsid w:val="00AC2623"/>
    <w:rsid w:val="00AC56F9"/>
    <w:rsid w:val="00AD2873"/>
    <w:rsid w:val="00AD359D"/>
    <w:rsid w:val="00AE014F"/>
    <w:rsid w:val="00AE34DE"/>
    <w:rsid w:val="00AE3ED7"/>
    <w:rsid w:val="00AE6738"/>
    <w:rsid w:val="00B03B69"/>
    <w:rsid w:val="00B05B0A"/>
    <w:rsid w:val="00B314D9"/>
    <w:rsid w:val="00B329B3"/>
    <w:rsid w:val="00B37BF3"/>
    <w:rsid w:val="00B40901"/>
    <w:rsid w:val="00B4163B"/>
    <w:rsid w:val="00B43534"/>
    <w:rsid w:val="00B44021"/>
    <w:rsid w:val="00B462AC"/>
    <w:rsid w:val="00B50ECD"/>
    <w:rsid w:val="00B80FE9"/>
    <w:rsid w:val="00B83FC9"/>
    <w:rsid w:val="00B857D4"/>
    <w:rsid w:val="00B85CEF"/>
    <w:rsid w:val="00B94E8C"/>
    <w:rsid w:val="00BA14E6"/>
    <w:rsid w:val="00BB4E30"/>
    <w:rsid w:val="00BC071E"/>
    <w:rsid w:val="00BD7835"/>
    <w:rsid w:val="00BE2434"/>
    <w:rsid w:val="00BE5676"/>
    <w:rsid w:val="00BE712C"/>
    <w:rsid w:val="00BE7AEC"/>
    <w:rsid w:val="00C00BB1"/>
    <w:rsid w:val="00C04D82"/>
    <w:rsid w:val="00C14466"/>
    <w:rsid w:val="00C17C8E"/>
    <w:rsid w:val="00C20B49"/>
    <w:rsid w:val="00C216DA"/>
    <w:rsid w:val="00C21866"/>
    <w:rsid w:val="00C23353"/>
    <w:rsid w:val="00C23B78"/>
    <w:rsid w:val="00C26525"/>
    <w:rsid w:val="00C30C72"/>
    <w:rsid w:val="00C3130D"/>
    <w:rsid w:val="00C37288"/>
    <w:rsid w:val="00C42BEA"/>
    <w:rsid w:val="00C42CF4"/>
    <w:rsid w:val="00C51009"/>
    <w:rsid w:val="00C5237E"/>
    <w:rsid w:val="00C54136"/>
    <w:rsid w:val="00C5644D"/>
    <w:rsid w:val="00C57557"/>
    <w:rsid w:val="00C62C52"/>
    <w:rsid w:val="00C6616A"/>
    <w:rsid w:val="00C661AB"/>
    <w:rsid w:val="00C67871"/>
    <w:rsid w:val="00C71EC7"/>
    <w:rsid w:val="00C7209A"/>
    <w:rsid w:val="00C75F9A"/>
    <w:rsid w:val="00C81609"/>
    <w:rsid w:val="00C8262D"/>
    <w:rsid w:val="00C86758"/>
    <w:rsid w:val="00CB00B1"/>
    <w:rsid w:val="00CB0302"/>
    <w:rsid w:val="00CB2EE0"/>
    <w:rsid w:val="00CB35F2"/>
    <w:rsid w:val="00CB50F2"/>
    <w:rsid w:val="00CC483D"/>
    <w:rsid w:val="00CD2CA3"/>
    <w:rsid w:val="00CD3EB2"/>
    <w:rsid w:val="00CD5AD7"/>
    <w:rsid w:val="00CD6236"/>
    <w:rsid w:val="00CD6D39"/>
    <w:rsid w:val="00D009C2"/>
    <w:rsid w:val="00D12B44"/>
    <w:rsid w:val="00D13C13"/>
    <w:rsid w:val="00D17EB4"/>
    <w:rsid w:val="00D22861"/>
    <w:rsid w:val="00D22E51"/>
    <w:rsid w:val="00D235A1"/>
    <w:rsid w:val="00D24695"/>
    <w:rsid w:val="00D31575"/>
    <w:rsid w:val="00D32114"/>
    <w:rsid w:val="00D336A2"/>
    <w:rsid w:val="00D371DC"/>
    <w:rsid w:val="00D413BA"/>
    <w:rsid w:val="00D43259"/>
    <w:rsid w:val="00D44A41"/>
    <w:rsid w:val="00D45267"/>
    <w:rsid w:val="00D45356"/>
    <w:rsid w:val="00D52B09"/>
    <w:rsid w:val="00D54640"/>
    <w:rsid w:val="00D636AC"/>
    <w:rsid w:val="00D63A0F"/>
    <w:rsid w:val="00D645C9"/>
    <w:rsid w:val="00D65D2A"/>
    <w:rsid w:val="00D672C8"/>
    <w:rsid w:val="00D70FDA"/>
    <w:rsid w:val="00D755A0"/>
    <w:rsid w:val="00D92BC2"/>
    <w:rsid w:val="00D936D5"/>
    <w:rsid w:val="00D97C2B"/>
    <w:rsid w:val="00DA3E2E"/>
    <w:rsid w:val="00DA6FB2"/>
    <w:rsid w:val="00DA7CA2"/>
    <w:rsid w:val="00DB0629"/>
    <w:rsid w:val="00DB06B8"/>
    <w:rsid w:val="00DB723F"/>
    <w:rsid w:val="00DD4C0A"/>
    <w:rsid w:val="00DE128B"/>
    <w:rsid w:val="00DE2E13"/>
    <w:rsid w:val="00DE47F4"/>
    <w:rsid w:val="00DF3BCF"/>
    <w:rsid w:val="00DF549B"/>
    <w:rsid w:val="00DF604C"/>
    <w:rsid w:val="00E031E6"/>
    <w:rsid w:val="00E03593"/>
    <w:rsid w:val="00E05E77"/>
    <w:rsid w:val="00E23A59"/>
    <w:rsid w:val="00E2515A"/>
    <w:rsid w:val="00E35898"/>
    <w:rsid w:val="00E36C53"/>
    <w:rsid w:val="00E41919"/>
    <w:rsid w:val="00E438ED"/>
    <w:rsid w:val="00E46452"/>
    <w:rsid w:val="00E505C9"/>
    <w:rsid w:val="00E50EDB"/>
    <w:rsid w:val="00E523D2"/>
    <w:rsid w:val="00E61825"/>
    <w:rsid w:val="00E66147"/>
    <w:rsid w:val="00E70CB8"/>
    <w:rsid w:val="00E72614"/>
    <w:rsid w:val="00E7263F"/>
    <w:rsid w:val="00E75987"/>
    <w:rsid w:val="00E76C85"/>
    <w:rsid w:val="00E83335"/>
    <w:rsid w:val="00E93917"/>
    <w:rsid w:val="00E955B3"/>
    <w:rsid w:val="00EA7726"/>
    <w:rsid w:val="00EB32DB"/>
    <w:rsid w:val="00EB5631"/>
    <w:rsid w:val="00EC1DBC"/>
    <w:rsid w:val="00ED03D0"/>
    <w:rsid w:val="00ED0DB1"/>
    <w:rsid w:val="00ED4207"/>
    <w:rsid w:val="00ED5A9D"/>
    <w:rsid w:val="00EE2731"/>
    <w:rsid w:val="00EE62E0"/>
    <w:rsid w:val="00F12BA3"/>
    <w:rsid w:val="00F134D0"/>
    <w:rsid w:val="00F15800"/>
    <w:rsid w:val="00F27FF3"/>
    <w:rsid w:val="00F30EFE"/>
    <w:rsid w:val="00F316F7"/>
    <w:rsid w:val="00F3592C"/>
    <w:rsid w:val="00F36A9F"/>
    <w:rsid w:val="00F36EB7"/>
    <w:rsid w:val="00F410E5"/>
    <w:rsid w:val="00F44B08"/>
    <w:rsid w:val="00F56E67"/>
    <w:rsid w:val="00F63D96"/>
    <w:rsid w:val="00F666A7"/>
    <w:rsid w:val="00F67B5D"/>
    <w:rsid w:val="00F711A1"/>
    <w:rsid w:val="00F71790"/>
    <w:rsid w:val="00F72EAA"/>
    <w:rsid w:val="00F7617F"/>
    <w:rsid w:val="00F7642E"/>
    <w:rsid w:val="00F83760"/>
    <w:rsid w:val="00F85D41"/>
    <w:rsid w:val="00F8605B"/>
    <w:rsid w:val="00F933EC"/>
    <w:rsid w:val="00F95F2D"/>
    <w:rsid w:val="00FA0DB2"/>
    <w:rsid w:val="00FA65E9"/>
    <w:rsid w:val="00FB2DB2"/>
    <w:rsid w:val="00FB53D8"/>
    <w:rsid w:val="00FB6183"/>
    <w:rsid w:val="00FC1ADA"/>
    <w:rsid w:val="00FC2DA8"/>
    <w:rsid w:val="00FD212E"/>
    <w:rsid w:val="00FD4236"/>
    <w:rsid w:val="00FD48D8"/>
    <w:rsid w:val="00FD4EAA"/>
    <w:rsid w:val="00FD6E7F"/>
    <w:rsid w:val="00FE4BA5"/>
    <w:rsid w:val="00FE6F36"/>
    <w:rsid w:val="00FF52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3B69"/>
    <w:pPr>
      <w:spacing w:after="0"/>
      <w:jc w:val="both"/>
    </w:pPr>
    <w:rPr>
      <w:rFonts w:ascii="Arial" w:hAnsi="Arial"/>
    </w:rPr>
  </w:style>
  <w:style w:type="paragraph" w:styleId="Ttulo1">
    <w:name w:val="heading 1"/>
    <w:basedOn w:val="Normal"/>
    <w:next w:val="Normal"/>
    <w:link w:val="Ttulo1Char"/>
    <w:uiPriority w:val="9"/>
    <w:qFormat/>
    <w:rsid w:val="00543D7C"/>
    <w:pPr>
      <w:numPr>
        <w:numId w:val="7"/>
      </w:numPr>
      <w:spacing w:before="200" w:after="120" w:line="240" w:lineRule="auto"/>
      <w:contextualSpacing/>
      <w:outlineLvl w:val="0"/>
    </w:pPr>
    <w:rPr>
      <w:rFonts w:eastAsiaTheme="majorEastAsia" w:cstheme="majorBidi"/>
      <w:b/>
      <w:bCs/>
      <w:caps/>
      <w:color w:val="2DB3C8"/>
      <w:sz w:val="28"/>
      <w:szCs w:val="28"/>
    </w:rPr>
  </w:style>
  <w:style w:type="paragraph" w:styleId="Ttulo2">
    <w:name w:val="heading 2"/>
    <w:basedOn w:val="Ttulo1"/>
    <w:next w:val="Normal"/>
    <w:link w:val="Ttulo2Char"/>
    <w:uiPriority w:val="9"/>
    <w:qFormat/>
    <w:rsid w:val="00B03B69"/>
    <w:pPr>
      <w:numPr>
        <w:ilvl w:val="1"/>
      </w:numPr>
      <w:ind w:left="227" w:firstLine="0"/>
      <w:outlineLvl w:val="1"/>
    </w:pPr>
    <w:rPr>
      <w:color w:val="000000" w:themeColor="text1"/>
      <w:sz w:val="26"/>
    </w:rPr>
  </w:style>
  <w:style w:type="paragraph" w:styleId="Ttulo3">
    <w:name w:val="heading 3"/>
    <w:basedOn w:val="Ttulo2"/>
    <w:next w:val="Normal"/>
    <w:link w:val="Ttulo3Char"/>
    <w:uiPriority w:val="9"/>
    <w:qFormat/>
    <w:rsid w:val="00B03B69"/>
    <w:pPr>
      <w:numPr>
        <w:ilvl w:val="2"/>
      </w:numPr>
      <w:outlineLvl w:val="2"/>
    </w:pPr>
    <w:rPr>
      <w:sz w:val="24"/>
    </w:rPr>
  </w:style>
  <w:style w:type="paragraph" w:styleId="Ttulo4">
    <w:name w:val="heading 4"/>
    <w:basedOn w:val="Ttulo3"/>
    <w:next w:val="Normal"/>
    <w:link w:val="Ttulo4Char"/>
    <w:uiPriority w:val="9"/>
    <w:qFormat/>
    <w:rsid w:val="00B03B69"/>
    <w:pPr>
      <w:numPr>
        <w:ilvl w:val="3"/>
      </w:numPr>
      <w:ind w:left="454" w:firstLine="0"/>
      <w:outlineLvl w:val="3"/>
    </w:pPr>
    <w:rPr>
      <w:b w:val="0"/>
      <w:caps w:val="0"/>
    </w:rPr>
  </w:style>
  <w:style w:type="paragraph" w:styleId="Ttulo5">
    <w:name w:val="heading 5"/>
    <w:basedOn w:val="Ttulo4"/>
    <w:next w:val="Normal"/>
    <w:link w:val="Ttulo5Char"/>
    <w:uiPriority w:val="9"/>
    <w:qFormat/>
    <w:rsid w:val="00B03B69"/>
    <w:pPr>
      <w:numPr>
        <w:ilvl w:val="4"/>
      </w:numPr>
      <w:ind w:left="567" w:firstLine="0"/>
      <w:outlineLvl w:val="4"/>
    </w:pPr>
    <w:rPr>
      <w:i/>
      <w:caps/>
      <w:sz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543D7C"/>
    <w:rPr>
      <w:rFonts w:ascii="Arial" w:eastAsiaTheme="majorEastAsia" w:hAnsi="Arial" w:cstheme="majorBidi"/>
      <w:b/>
      <w:bCs/>
      <w:caps/>
      <w:color w:val="2DB3C8"/>
      <w:sz w:val="28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B03B69"/>
    <w:rPr>
      <w:rFonts w:ascii="Arial" w:eastAsiaTheme="majorEastAsia" w:hAnsi="Arial" w:cstheme="majorBidi"/>
      <w:b/>
      <w:bCs/>
      <w:caps/>
      <w:color w:val="000000" w:themeColor="text1"/>
      <w:sz w:val="26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B03B69"/>
    <w:rPr>
      <w:rFonts w:ascii="Arial" w:eastAsiaTheme="majorEastAsia" w:hAnsi="Arial" w:cstheme="majorBidi"/>
      <w:b/>
      <w:bCs/>
      <w:caps/>
      <w:color w:val="000000" w:themeColor="text1"/>
      <w:sz w:val="24"/>
      <w:szCs w:val="28"/>
    </w:rPr>
  </w:style>
  <w:style w:type="character" w:customStyle="1" w:styleId="Ttulo4Char">
    <w:name w:val="Título 4 Char"/>
    <w:basedOn w:val="Fontepargpadro"/>
    <w:link w:val="Ttulo4"/>
    <w:uiPriority w:val="9"/>
    <w:rsid w:val="00B03B69"/>
    <w:rPr>
      <w:rFonts w:ascii="Arial" w:eastAsiaTheme="majorEastAsia" w:hAnsi="Arial" w:cstheme="majorBidi"/>
      <w:bCs/>
      <w:caps/>
      <w:color w:val="000000" w:themeColor="text1"/>
      <w:sz w:val="24"/>
      <w:szCs w:val="28"/>
    </w:rPr>
  </w:style>
  <w:style w:type="character" w:customStyle="1" w:styleId="Ttulo5Char">
    <w:name w:val="Título 5 Char"/>
    <w:basedOn w:val="Fontepargpadro"/>
    <w:link w:val="Ttulo5"/>
    <w:uiPriority w:val="9"/>
    <w:rsid w:val="00B03B69"/>
    <w:rPr>
      <w:rFonts w:ascii="Arial" w:eastAsiaTheme="majorEastAsia" w:hAnsi="Arial" w:cstheme="majorBidi"/>
      <w:bCs/>
      <w:i/>
      <w:caps/>
      <w:color w:val="000000" w:themeColor="text1"/>
      <w:szCs w:val="28"/>
    </w:rPr>
  </w:style>
  <w:style w:type="paragraph" w:customStyle="1" w:styleId="Ttulo5B">
    <w:name w:val="Título 5 B"/>
    <w:basedOn w:val="Ttulo3"/>
    <w:qFormat/>
    <w:rsid w:val="0047253A"/>
    <w:pPr>
      <w:numPr>
        <w:ilvl w:val="0"/>
        <w:numId w:val="0"/>
      </w:numPr>
      <w:ind w:left="227"/>
      <w:outlineLvl w:val="1"/>
    </w:pPr>
  </w:style>
  <w:style w:type="paragraph" w:customStyle="1" w:styleId="Ttulo5A">
    <w:name w:val="Título 5 A"/>
    <w:basedOn w:val="Ttulo4"/>
    <w:qFormat/>
    <w:rsid w:val="00543D7C"/>
    <w:pPr>
      <w:numPr>
        <w:ilvl w:val="0"/>
        <w:numId w:val="0"/>
      </w:numPr>
      <w:ind w:left="113"/>
      <w:outlineLvl w:val="0"/>
    </w:pPr>
    <w:rPr>
      <w:b/>
      <w:caps/>
      <w:color w:val="06735C"/>
      <w:sz w:val="26"/>
    </w:rPr>
  </w:style>
  <w:style w:type="paragraph" w:styleId="Ttulo">
    <w:name w:val="Title"/>
    <w:basedOn w:val="Normal"/>
    <w:next w:val="Normal"/>
    <w:link w:val="TtuloChar"/>
    <w:uiPriority w:val="10"/>
    <w:qFormat/>
    <w:rsid w:val="00C8262D"/>
    <w:pPr>
      <w:pageBreakBefore/>
      <w:pBdr>
        <w:bottom w:val="single" w:sz="8" w:space="4" w:color="2DB3C8"/>
      </w:pBdr>
      <w:spacing w:after="320" w:line="240" w:lineRule="auto"/>
      <w:contextualSpacing/>
    </w:pPr>
    <w:rPr>
      <w:rFonts w:eastAsiaTheme="majorEastAsia" w:cstheme="majorBidi"/>
      <w:smallCaps/>
      <w:color w:val="000000" w:themeColor="text1"/>
      <w:spacing w:val="5"/>
      <w:kern w:val="28"/>
      <w:sz w:val="3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C8262D"/>
    <w:rPr>
      <w:rFonts w:ascii="Arial" w:eastAsiaTheme="majorEastAsia" w:hAnsi="Arial" w:cstheme="majorBidi"/>
      <w:smallCaps/>
      <w:color w:val="000000" w:themeColor="text1"/>
      <w:spacing w:val="5"/>
      <w:kern w:val="28"/>
      <w:sz w:val="36"/>
      <w:szCs w:val="56"/>
    </w:rPr>
  </w:style>
  <w:style w:type="table" w:styleId="Tabelacomgrade">
    <w:name w:val="Table Grid"/>
    <w:basedOn w:val="Tabelanormal"/>
    <w:uiPriority w:val="59"/>
    <w:rsid w:val="00415B3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415B33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15B33"/>
    <w:rPr>
      <w:rFonts w:ascii="Arial" w:hAnsi="Arial"/>
    </w:rPr>
  </w:style>
  <w:style w:type="paragraph" w:styleId="Rodap">
    <w:name w:val="footer"/>
    <w:basedOn w:val="Normal"/>
    <w:link w:val="RodapChar"/>
    <w:uiPriority w:val="99"/>
    <w:unhideWhenUsed/>
    <w:rsid w:val="00415B33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15B33"/>
    <w:rPr>
      <w:rFonts w:ascii="Arial" w:hAnsi="Arial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15B3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15B33"/>
    <w:rPr>
      <w:rFonts w:ascii="Tahoma" w:hAnsi="Tahoma" w:cs="Tahoma"/>
      <w:sz w:val="16"/>
      <w:szCs w:val="16"/>
    </w:rPr>
  </w:style>
  <w:style w:type="paragraph" w:styleId="CabealhodoSumrio">
    <w:name w:val="TOC Heading"/>
    <w:basedOn w:val="Ttulo1"/>
    <w:next w:val="Normal"/>
    <w:uiPriority w:val="39"/>
    <w:unhideWhenUsed/>
    <w:qFormat/>
    <w:rsid w:val="00543D7C"/>
    <w:pPr>
      <w:keepNext/>
      <w:keepLines/>
      <w:numPr>
        <w:numId w:val="0"/>
      </w:numPr>
      <w:spacing w:before="480" w:after="0" w:line="276" w:lineRule="auto"/>
      <w:contextualSpacing w:val="0"/>
      <w:jc w:val="left"/>
      <w:outlineLvl w:val="9"/>
    </w:pPr>
    <w:rPr>
      <w:rFonts w:asciiTheme="majorHAnsi" w:hAnsiTheme="majorHAnsi"/>
      <w:caps w:val="0"/>
      <w:color w:val="365F91" w:themeColor="accent1" w:themeShade="BF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qFormat/>
    <w:rsid w:val="009A3000"/>
    <w:pPr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qFormat/>
    <w:rsid w:val="009A3000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qFormat/>
    <w:rsid w:val="009A3000"/>
    <w:pPr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9A3000"/>
    <w:rPr>
      <w:color w:val="0000FF" w:themeColor="hyperlink"/>
      <w:u w:val="single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9A3000"/>
    <w:pPr>
      <w:spacing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9A3000"/>
    <w:rPr>
      <w:rFonts w:ascii="Arial" w:hAnsi="Arial"/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9A3000"/>
    <w:rPr>
      <w:vertAlign w:val="superscript"/>
    </w:rPr>
  </w:style>
  <w:style w:type="paragraph" w:styleId="Sumrio4">
    <w:name w:val="toc 4"/>
    <w:basedOn w:val="Normal"/>
    <w:next w:val="Normal"/>
    <w:autoRedefine/>
    <w:uiPriority w:val="39"/>
    <w:unhideWhenUsed/>
    <w:rsid w:val="006D64F8"/>
    <w:pPr>
      <w:spacing w:after="100"/>
      <w:ind w:left="660"/>
    </w:pPr>
  </w:style>
  <w:style w:type="paragraph" w:styleId="Sumrio5">
    <w:name w:val="toc 5"/>
    <w:basedOn w:val="Normal"/>
    <w:next w:val="Normal"/>
    <w:autoRedefine/>
    <w:uiPriority w:val="39"/>
    <w:unhideWhenUsed/>
    <w:rsid w:val="006D64F8"/>
    <w:pPr>
      <w:spacing w:after="100"/>
      <w:ind w:left="880"/>
    </w:pPr>
  </w:style>
  <w:style w:type="paragraph" w:styleId="SemEspaamento">
    <w:name w:val="No Spacing"/>
    <w:uiPriority w:val="1"/>
    <w:qFormat/>
    <w:rsid w:val="002345A7"/>
    <w:pPr>
      <w:spacing w:after="0" w:line="240" w:lineRule="auto"/>
      <w:jc w:val="both"/>
    </w:pPr>
    <w:rPr>
      <w:rFonts w:ascii="Arial" w:hAnsi="Arial"/>
    </w:rPr>
  </w:style>
  <w:style w:type="paragraph" w:styleId="PargrafodaLista">
    <w:name w:val="List Paragraph"/>
    <w:basedOn w:val="Normal"/>
    <w:link w:val="PargrafodaListaChar"/>
    <w:uiPriority w:val="34"/>
    <w:qFormat/>
    <w:rsid w:val="004F3470"/>
    <w:pPr>
      <w:ind w:left="720"/>
      <w:contextualSpacing/>
    </w:pPr>
  </w:style>
  <w:style w:type="character" w:customStyle="1" w:styleId="PargrafodaListaChar">
    <w:name w:val="Parágrafo da Lista Char"/>
    <w:basedOn w:val="Fontepargpadro"/>
    <w:link w:val="PargrafodaLista"/>
    <w:uiPriority w:val="34"/>
    <w:rsid w:val="004F3470"/>
    <w:rPr>
      <w:rFonts w:ascii="Arial" w:hAnsi="Arial"/>
    </w:rPr>
  </w:style>
  <w:style w:type="paragraph" w:styleId="Sumrio6">
    <w:name w:val="toc 6"/>
    <w:basedOn w:val="Normal"/>
    <w:next w:val="Normal"/>
    <w:autoRedefine/>
    <w:uiPriority w:val="39"/>
    <w:unhideWhenUsed/>
    <w:rsid w:val="003E5D86"/>
    <w:pPr>
      <w:spacing w:after="100"/>
      <w:ind w:left="1100"/>
      <w:jc w:val="left"/>
    </w:pPr>
    <w:rPr>
      <w:rFonts w:asciiTheme="minorHAnsi" w:eastAsiaTheme="minorEastAsia" w:hAnsiTheme="minorHAnsi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3E5D86"/>
    <w:pPr>
      <w:spacing w:after="100"/>
      <w:ind w:left="1320"/>
      <w:jc w:val="left"/>
    </w:pPr>
    <w:rPr>
      <w:rFonts w:asciiTheme="minorHAnsi" w:eastAsiaTheme="minorEastAsia" w:hAnsiTheme="minorHAnsi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3E5D86"/>
    <w:pPr>
      <w:spacing w:after="100"/>
      <w:ind w:left="1540"/>
      <w:jc w:val="left"/>
    </w:pPr>
    <w:rPr>
      <w:rFonts w:asciiTheme="minorHAnsi" w:eastAsiaTheme="minorEastAsia" w:hAnsiTheme="minorHAnsi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3E5D86"/>
    <w:pPr>
      <w:spacing w:after="100"/>
      <w:ind w:left="1760"/>
      <w:jc w:val="left"/>
    </w:pPr>
    <w:rPr>
      <w:rFonts w:asciiTheme="minorHAnsi" w:eastAsiaTheme="minorEastAsia" w:hAnsiTheme="minorHAnsi"/>
      <w:lang w:eastAsia="pt-BR"/>
    </w:rPr>
  </w:style>
  <w:style w:type="paragraph" w:customStyle="1" w:styleId="TtulosdeQuadroseFiguras">
    <w:name w:val="Títulos de Quadros e Figuras"/>
    <w:basedOn w:val="Normal"/>
    <w:qFormat/>
    <w:rsid w:val="009B4FB6"/>
    <w:rPr>
      <w:b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3B69"/>
    <w:pPr>
      <w:spacing w:after="0"/>
      <w:jc w:val="both"/>
    </w:pPr>
    <w:rPr>
      <w:rFonts w:ascii="Arial" w:hAnsi="Arial"/>
    </w:rPr>
  </w:style>
  <w:style w:type="paragraph" w:styleId="Ttulo1">
    <w:name w:val="heading 1"/>
    <w:basedOn w:val="Normal"/>
    <w:next w:val="Normal"/>
    <w:link w:val="Ttulo1Char"/>
    <w:uiPriority w:val="9"/>
    <w:qFormat/>
    <w:rsid w:val="00543D7C"/>
    <w:pPr>
      <w:numPr>
        <w:numId w:val="7"/>
      </w:numPr>
      <w:spacing w:before="200" w:after="120" w:line="240" w:lineRule="auto"/>
      <w:contextualSpacing/>
      <w:outlineLvl w:val="0"/>
    </w:pPr>
    <w:rPr>
      <w:rFonts w:eastAsiaTheme="majorEastAsia" w:cstheme="majorBidi"/>
      <w:b/>
      <w:bCs/>
      <w:caps/>
      <w:color w:val="2DB3C8"/>
      <w:sz w:val="28"/>
      <w:szCs w:val="28"/>
    </w:rPr>
  </w:style>
  <w:style w:type="paragraph" w:styleId="Ttulo2">
    <w:name w:val="heading 2"/>
    <w:basedOn w:val="Ttulo1"/>
    <w:next w:val="Normal"/>
    <w:link w:val="Ttulo2Char"/>
    <w:uiPriority w:val="9"/>
    <w:qFormat/>
    <w:rsid w:val="00B03B69"/>
    <w:pPr>
      <w:numPr>
        <w:ilvl w:val="1"/>
      </w:numPr>
      <w:ind w:left="227" w:firstLine="0"/>
      <w:outlineLvl w:val="1"/>
    </w:pPr>
    <w:rPr>
      <w:color w:val="000000" w:themeColor="text1"/>
      <w:sz w:val="26"/>
    </w:rPr>
  </w:style>
  <w:style w:type="paragraph" w:styleId="Ttulo3">
    <w:name w:val="heading 3"/>
    <w:basedOn w:val="Ttulo2"/>
    <w:next w:val="Normal"/>
    <w:link w:val="Ttulo3Char"/>
    <w:uiPriority w:val="9"/>
    <w:qFormat/>
    <w:rsid w:val="00B03B69"/>
    <w:pPr>
      <w:numPr>
        <w:ilvl w:val="2"/>
      </w:numPr>
      <w:outlineLvl w:val="2"/>
    </w:pPr>
    <w:rPr>
      <w:sz w:val="24"/>
    </w:rPr>
  </w:style>
  <w:style w:type="paragraph" w:styleId="Ttulo4">
    <w:name w:val="heading 4"/>
    <w:basedOn w:val="Ttulo3"/>
    <w:next w:val="Normal"/>
    <w:link w:val="Ttulo4Char"/>
    <w:uiPriority w:val="9"/>
    <w:qFormat/>
    <w:rsid w:val="00B03B69"/>
    <w:pPr>
      <w:numPr>
        <w:ilvl w:val="3"/>
      </w:numPr>
      <w:ind w:left="454" w:firstLine="0"/>
      <w:outlineLvl w:val="3"/>
    </w:pPr>
    <w:rPr>
      <w:b w:val="0"/>
      <w:caps w:val="0"/>
    </w:rPr>
  </w:style>
  <w:style w:type="paragraph" w:styleId="Ttulo5">
    <w:name w:val="heading 5"/>
    <w:basedOn w:val="Ttulo4"/>
    <w:next w:val="Normal"/>
    <w:link w:val="Ttulo5Char"/>
    <w:uiPriority w:val="9"/>
    <w:qFormat/>
    <w:rsid w:val="00B03B69"/>
    <w:pPr>
      <w:numPr>
        <w:ilvl w:val="4"/>
      </w:numPr>
      <w:ind w:left="567" w:firstLine="0"/>
      <w:outlineLvl w:val="4"/>
    </w:pPr>
    <w:rPr>
      <w:i/>
      <w:caps/>
      <w:sz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543D7C"/>
    <w:rPr>
      <w:rFonts w:ascii="Arial" w:eastAsiaTheme="majorEastAsia" w:hAnsi="Arial" w:cstheme="majorBidi"/>
      <w:b/>
      <w:bCs/>
      <w:caps/>
      <w:color w:val="2DB3C8"/>
      <w:sz w:val="28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B03B69"/>
    <w:rPr>
      <w:rFonts w:ascii="Arial" w:eastAsiaTheme="majorEastAsia" w:hAnsi="Arial" w:cstheme="majorBidi"/>
      <w:b/>
      <w:bCs/>
      <w:caps/>
      <w:color w:val="000000" w:themeColor="text1"/>
      <w:sz w:val="26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B03B69"/>
    <w:rPr>
      <w:rFonts w:ascii="Arial" w:eastAsiaTheme="majorEastAsia" w:hAnsi="Arial" w:cstheme="majorBidi"/>
      <w:b/>
      <w:bCs/>
      <w:caps/>
      <w:color w:val="000000" w:themeColor="text1"/>
      <w:sz w:val="24"/>
      <w:szCs w:val="28"/>
    </w:rPr>
  </w:style>
  <w:style w:type="character" w:customStyle="1" w:styleId="Ttulo4Char">
    <w:name w:val="Título 4 Char"/>
    <w:basedOn w:val="Fontepargpadro"/>
    <w:link w:val="Ttulo4"/>
    <w:uiPriority w:val="9"/>
    <w:rsid w:val="00B03B69"/>
    <w:rPr>
      <w:rFonts w:ascii="Arial" w:eastAsiaTheme="majorEastAsia" w:hAnsi="Arial" w:cstheme="majorBidi"/>
      <w:bCs/>
      <w:caps/>
      <w:color w:val="000000" w:themeColor="text1"/>
      <w:sz w:val="24"/>
      <w:szCs w:val="28"/>
    </w:rPr>
  </w:style>
  <w:style w:type="character" w:customStyle="1" w:styleId="Ttulo5Char">
    <w:name w:val="Título 5 Char"/>
    <w:basedOn w:val="Fontepargpadro"/>
    <w:link w:val="Ttulo5"/>
    <w:uiPriority w:val="9"/>
    <w:rsid w:val="00B03B69"/>
    <w:rPr>
      <w:rFonts w:ascii="Arial" w:eastAsiaTheme="majorEastAsia" w:hAnsi="Arial" w:cstheme="majorBidi"/>
      <w:bCs/>
      <w:i/>
      <w:caps/>
      <w:color w:val="000000" w:themeColor="text1"/>
      <w:szCs w:val="28"/>
    </w:rPr>
  </w:style>
  <w:style w:type="paragraph" w:customStyle="1" w:styleId="Ttulo5B">
    <w:name w:val="Título 5 B"/>
    <w:basedOn w:val="Ttulo3"/>
    <w:qFormat/>
    <w:rsid w:val="0047253A"/>
    <w:pPr>
      <w:numPr>
        <w:ilvl w:val="0"/>
        <w:numId w:val="0"/>
      </w:numPr>
      <w:ind w:left="227"/>
      <w:outlineLvl w:val="1"/>
    </w:pPr>
  </w:style>
  <w:style w:type="paragraph" w:customStyle="1" w:styleId="Ttulo5A">
    <w:name w:val="Título 5 A"/>
    <w:basedOn w:val="Ttulo4"/>
    <w:qFormat/>
    <w:rsid w:val="00543D7C"/>
    <w:pPr>
      <w:numPr>
        <w:ilvl w:val="0"/>
        <w:numId w:val="0"/>
      </w:numPr>
      <w:ind w:left="113"/>
      <w:outlineLvl w:val="0"/>
    </w:pPr>
    <w:rPr>
      <w:b/>
      <w:caps/>
      <w:color w:val="06735C"/>
      <w:sz w:val="26"/>
    </w:rPr>
  </w:style>
  <w:style w:type="paragraph" w:styleId="Ttulo">
    <w:name w:val="Title"/>
    <w:basedOn w:val="Normal"/>
    <w:next w:val="Normal"/>
    <w:link w:val="TtuloChar"/>
    <w:uiPriority w:val="10"/>
    <w:qFormat/>
    <w:rsid w:val="00C8262D"/>
    <w:pPr>
      <w:pageBreakBefore/>
      <w:pBdr>
        <w:bottom w:val="single" w:sz="8" w:space="4" w:color="2DB3C8"/>
      </w:pBdr>
      <w:spacing w:after="320" w:line="240" w:lineRule="auto"/>
      <w:contextualSpacing/>
    </w:pPr>
    <w:rPr>
      <w:rFonts w:eastAsiaTheme="majorEastAsia" w:cstheme="majorBidi"/>
      <w:smallCaps/>
      <w:color w:val="000000" w:themeColor="text1"/>
      <w:spacing w:val="5"/>
      <w:kern w:val="28"/>
      <w:sz w:val="3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C8262D"/>
    <w:rPr>
      <w:rFonts w:ascii="Arial" w:eastAsiaTheme="majorEastAsia" w:hAnsi="Arial" w:cstheme="majorBidi"/>
      <w:smallCaps/>
      <w:color w:val="000000" w:themeColor="text1"/>
      <w:spacing w:val="5"/>
      <w:kern w:val="28"/>
      <w:sz w:val="36"/>
      <w:szCs w:val="56"/>
    </w:rPr>
  </w:style>
  <w:style w:type="table" w:styleId="Tabelacomgrade">
    <w:name w:val="Table Grid"/>
    <w:basedOn w:val="Tabelanormal"/>
    <w:uiPriority w:val="59"/>
    <w:rsid w:val="00415B3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415B33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15B33"/>
    <w:rPr>
      <w:rFonts w:ascii="Arial" w:hAnsi="Arial"/>
    </w:rPr>
  </w:style>
  <w:style w:type="paragraph" w:styleId="Rodap">
    <w:name w:val="footer"/>
    <w:basedOn w:val="Normal"/>
    <w:link w:val="RodapChar"/>
    <w:uiPriority w:val="99"/>
    <w:unhideWhenUsed/>
    <w:rsid w:val="00415B33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15B33"/>
    <w:rPr>
      <w:rFonts w:ascii="Arial" w:hAnsi="Arial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15B3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15B33"/>
    <w:rPr>
      <w:rFonts w:ascii="Tahoma" w:hAnsi="Tahoma" w:cs="Tahoma"/>
      <w:sz w:val="16"/>
      <w:szCs w:val="16"/>
    </w:rPr>
  </w:style>
  <w:style w:type="paragraph" w:styleId="CabealhodoSumrio">
    <w:name w:val="TOC Heading"/>
    <w:basedOn w:val="Ttulo1"/>
    <w:next w:val="Normal"/>
    <w:uiPriority w:val="39"/>
    <w:unhideWhenUsed/>
    <w:qFormat/>
    <w:rsid w:val="00543D7C"/>
    <w:pPr>
      <w:keepNext/>
      <w:keepLines/>
      <w:numPr>
        <w:numId w:val="0"/>
      </w:numPr>
      <w:spacing w:before="480" w:after="0" w:line="276" w:lineRule="auto"/>
      <w:contextualSpacing w:val="0"/>
      <w:jc w:val="left"/>
      <w:outlineLvl w:val="9"/>
    </w:pPr>
    <w:rPr>
      <w:rFonts w:asciiTheme="majorHAnsi" w:hAnsiTheme="majorHAnsi"/>
      <w:caps w:val="0"/>
      <w:color w:val="365F91" w:themeColor="accent1" w:themeShade="BF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qFormat/>
    <w:rsid w:val="009A3000"/>
    <w:pPr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qFormat/>
    <w:rsid w:val="009A3000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qFormat/>
    <w:rsid w:val="009A3000"/>
    <w:pPr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9A3000"/>
    <w:rPr>
      <w:color w:val="0000FF" w:themeColor="hyperlink"/>
      <w:u w:val="single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9A3000"/>
    <w:pPr>
      <w:spacing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9A3000"/>
    <w:rPr>
      <w:rFonts w:ascii="Arial" w:hAnsi="Arial"/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9A3000"/>
    <w:rPr>
      <w:vertAlign w:val="superscript"/>
    </w:rPr>
  </w:style>
  <w:style w:type="paragraph" w:styleId="Sumrio4">
    <w:name w:val="toc 4"/>
    <w:basedOn w:val="Normal"/>
    <w:next w:val="Normal"/>
    <w:autoRedefine/>
    <w:uiPriority w:val="39"/>
    <w:unhideWhenUsed/>
    <w:rsid w:val="006D64F8"/>
    <w:pPr>
      <w:spacing w:after="100"/>
      <w:ind w:left="660"/>
    </w:pPr>
  </w:style>
  <w:style w:type="paragraph" w:styleId="Sumrio5">
    <w:name w:val="toc 5"/>
    <w:basedOn w:val="Normal"/>
    <w:next w:val="Normal"/>
    <w:autoRedefine/>
    <w:uiPriority w:val="39"/>
    <w:unhideWhenUsed/>
    <w:rsid w:val="006D64F8"/>
    <w:pPr>
      <w:spacing w:after="100"/>
      <w:ind w:left="880"/>
    </w:pPr>
  </w:style>
  <w:style w:type="paragraph" w:styleId="SemEspaamento">
    <w:name w:val="No Spacing"/>
    <w:uiPriority w:val="1"/>
    <w:qFormat/>
    <w:rsid w:val="002345A7"/>
    <w:pPr>
      <w:spacing w:after="0" w:line="240" w:lineRule="auto"/>
      <w:jc w:val="both"/>
    </w:pPr>
    <w:rPr>
      <w:rFonts w:ascii="Arial" w:hAnsi="Arial"/>
    </w:rPr>
  </w:style>
  <w:style w:type="paragraph" w:styleId="PargrafodaLista">
    <w:name w:val="List Paragraph"/>
    <w:basedOn w:val="Normal"/>
    <w:link w:val="PargrafodaListaChar"/>
    <w:uiPriority w:val="34"/>
    <w:qFormat/>
    <w:rsid w:val="004F3470"/>
    <w:pPr>
      <w:ind w:left="720"/>
      <w:contextualSpacing/>
    </w:pPr>
  </w:style>
  <w:style w:type="character" w:customStyle="1" w:styleId="PargrafodaListaChar">
    <w:name w:val="Parágrafo da Lista Char"/>
    <w:basedOn w:val="Fontepargpadro"/>
    <w:link w:val="PargrafodaLista"/>
    <w:uiPriority w:val="34"/>
    <w:rsid w:val="004F3470"/>
    <w:rPr>
      <w:rFonts w:ascii="Arial" w:hAnsi="Arial"/>
    </w:rPr>
  </w:style>
  <w:style w:type="paragraph" w:styleId="Sumrio6">
    <w:name w:val="toc 6"/>
    <w:basedOn w:val="Normal"/>
    <w:next w:val="Normal"/>
    <w:autoRedefine/>
    <w:uiPriority w:val="39"/>
    <w:unhideWhenUsed/>
    <w:rsid w:val="003E5D86"/>
    <w:pPr>
      <w:spacing w:after="100"/>
      <w:ind w:left="1100"/>
      <w:jc w:val="left"/>
    </w:pPr>
    <w:rPr>
      <w:rFonts w:asciiTheme="minorHAnsi" w:eastAsiaTheme="minorEastAsia" w:hAnsiTheme="minorHAnsi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3E5D86"/>
    <w:pPr>
      <w:spacing w:after="100"/>
      <w:ind w:left="1320"/>
      <w:jc w:val="left"/>
    </w:pPr>
    <w:rPr>
      <w:rFonts w:asciiTheme="minorHAnsi" w:eastAsiaTheme="minorEastAsia" w:hAnsiTheme="minorHAnsi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3E5D86"/>
    <w:pPr>
      <w:spacing w:after="100"/>
      <w:ind w:left="1540"/>
      <w:jc w:val="left"/>
    </w:pPr>
    <w:rPr>
      <w:rFonts w:asciiTheme="minorHAnsi" w:eastAsiaTheme="minorEastAsia" w:hAnsiTheme="minorHAnsi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3E5D86"/>
    <w:pPr>
      <w:spacing w:after="100"/>
      <w:ind w:left="1760"/>
      <w:jc w:val="left"/>
    </w:pPr>
    <w:rPr>
      <w:rFonts w:asciiTheme="minorHAnsi" w:eastAsiaTheme="minorEastAsia" w:hAnsiTheme="minorHAnsi"/>
      <w:lang w:eastAsia="pt-BR"/>
    </w:rPr>
  </w:style>
  <w:style w:type="paragraph" w:customStyle="1" w:styleId="TtulosdeQuadroseFiguras">
    <w:name w:val="Títulos de Quadros e Figuras"/>
    <w:basedOn w:val="Normal"/>
    <w:qFormat/>
    <w:rsid w:val="009B4FB6"/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6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6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4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36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54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image" Target="media/image46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7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-%20FERREIRA%20ROCHA\UHE%20Belo%20Monte\2&#186;%20RC%20-%2031JUL2012\MODELO\11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D26AB6-1FDF-4DA3-BECB-CB561C91B9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11.dotx</Template>
  <TotalTime>22</TotalTime>
  <Pages>8</Pages>
  <Words>410</Words>
  <Characters>2219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2624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Carlos Halrik</dc:creator>
  <cp:lastModifiedBy>João Rodrigues Barbosa Neto</cp:lastModifiedBy>
  <cp:revision>4</cp:revision>
  <cp:lastPrinted>2012-04-25T13:14:00Z</cp:lastPrinted>
  <dcterms:created xsi:type="dcterms:W3CDTF">2017-07-18T18:36:00Z</dcterms:created>
  <dcterms:modified xsi:type="dcterms:W3CDTF">2018-01-13T13:45:00Z</dcterms:modified>
</cp:coreProperties>
</file>